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EA18" w14:textId="77777777" w:rsidR="00B11C28" w:rsidRPr="00017045" w:rsidRDefault="00B11C28" w:rsidP="00B11C28">
      <w:pPr>
        <w:rPr>
          <w:color w:val="000000"/>
        </w:rPr>
      </w:pPr>
    </w:p>
    <w:p w14:paraId="411463ED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Источник загрязнения: 0001, Дымовая труба</w:t>
      </w:r>
    </w:p>
    <w:p w14:paraId="464A4055" w14:textId="7C617EE0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 xml:space="preserve">Источник выделения: 0001 01, </w:t>
      </w:r>
      <w:r w:rsidR="00D35783" w:rsidRPr="00017045">
        <w:rPr>
          <w:color w:val="000000"/>
        </w:rPr>
        <w:t>Отопительный котел</w:t>
      </w:r>
    </w:p>
    <w:p w14:paraId="2992D06D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Список литературы:</w:t>
      </w:r>
    </w:p>
    <w:p w14:paraId="0052AD62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"Сборник методик по расчету выбросов вредных в атмосферу</w:t>
      </w:r>
    </w:p>
    <w:p w14:paraId="7ED23C86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 xml:space="preserve">различными производствами". Алматы, </w:t>
      </w:r>
      <w:proofErr w:type="spellStart"/>
      <w:r w:rsidRPr="00017045">
        <w:rPr>
          <w:color w:val="000000"/>
        </w:rPr>
        <w:t>КазЭКОЭКСП</w:t>
      </w:r>
      <w:proofErr w:type="spellEnd"/>
      <w:r w:rsidRPr="00017045">
        <w:rPr>
          <w:color w:val="000000"/>
        </w:rPr>
        <w:t>, 1996 г.</w:t>
      </w:r>
    </w:p>
    <w:p w14:paraId="6268DC29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п.2. Расчет выбросов вредных веществ при сжигании топлива</w:t>
      </w:r>
    </w:p>
    <w:p w14:paraId="6BD3064E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в котлах производительностью до 30 т/час</w:t>
      </w:r>
    </w:p>
    <w:p w14:paraId="19A5D061" w14:textId="77777777" w:rsidR="00B11C28" w:rsidRPr="00017045" w:rsidRDefault="00B11C28" w:rsidP="00B11C28">
      <w:pPr>
        <w:rPr>
          <w:color w:val="000000"/>
        </w:rPr>
      </w:pPr>
    </w:p>
    <w:p w14:paraId="0937DE67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Вид топлива, </w:t>
      </w:r>
      <w:r w:rsidRPr="00017045">
        <w:rPr>
          <w:b/>
          <w:i/>
          <w:color w:val="000000"/>
        </w:rPr>
        <w:t xml:space="preserve">K3 = </w:t>
      </w:r>
      <w:r w:rsidRPr="00017045">
        <w:rPr>
          <w:b/>
          <w:color w:val="000000"/>
        </w:rPr>
        <w:t>Газ (природный)</w:t>
      </w:r>
    </w:p>
    <w:p w14:paraId="3F5BBBA2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Расход топлива, </w:t>
      </w:r>
      <w:proofErr w:type="gramStart"/>
      <w:r w:rsidRPr="00017045">
        <w:rPr>
          <w:color w:val="000000"/>
        </w:rPr>
        <w:t>тыс.м</w:t>
      </w:r>
      <w:proofErr w:type="gramEnd"/>
      <w:r w:rsidRPr="00017045">
        <w:rPr>
          <w:color w:val="000000"/>
        </w:rPr>
        <w:t xml:space="preserve">3/год, </w:t>
      </w:r>
      <w:r w:rsidRPr="00017045">
        <w:rPr>
          <w:b/>
          <w:i/>
          <w:color w:val="000000"/>
        </w:rPr>
        <w:t xml:space="preserve">BT = </w:t>
      </w:r>
      <w:r w:rsidRPr="00017045">
        <w:rPr>
          <w:b/>
          <w:color w:val="000000"/>
        </w:rPr>
        <w:t>40</w:t>
      </w:r>
    </w:p>
    <w:p w14:paraId="3D3A01C1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Расход топлива, л/с, </w:t>
      </w:r>
      <w:r w:rsidRPr="00017045">
        <w:rPr>
          <w:b/>
          <w:i/>
          <w:color w:val="000000"/>
        </w:rPr>
        <w:t xml:space="preserve">BG = </w:t>
      </w:r>
      <w:r w:rsidRPr="00017045">
        <w:rPr>
          <w:b/>
          <w:color w:val="000000"/>
        </w:rPr>
        <w:t>0.23</w:t>
      </w:r>
    </w:p>
    <w:p w14:paraId="75622306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Месторождение, </w:t>
      </w:r>
      <w:r w:rsidRPr="00017045">
        <w:rPr>
          <w:b/>
          <w:i/>
          <w:color w:val="000000"/>
        </w:rPr>
        <w:t xml:space="preserve">M = </w:t>
      </w:r>
      <w:r w:rsidRPr="00017045">
        <w:rPr>
          <w:b/>
          <w:color w:val="000000"/>
        </w:rPr>
        <w:t>Бухара</w:t>
      </w:r>
    </w:p>
    <w:p w14:paraId="50E69C2F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Низшая теплота сгорания рабочего топлива, ккал/м3 (прил. 2.1), </w:t>
      </w:r>
      <w:r w:rsidRPr="00017045">
        <w:rPr>
          <w:b/>
          <w:i/>
          <w:color w:val="000000"/>
        </w:rPr>
        <w:t xml:space="preserve">QR = </w:t>
      </w:r>
      <w:r w:rsidRPr="00017045">
        <w:rPr>
          <w:b/>
          <w:color w:val="000000"/>
        </w:rPr>
        <w:t>8109</w:t>
      </w:r>
    </w:p>
    <w:p w14:paraId="3A028C6B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Пересчет в МДж, </w:t>
      </w:r>
      <w:r w:rsidRPr="00017045">
        <w:rPr>
          <w:b/>
          <w:i/>
          <w:color w:val="000000"/>
        </w:rPr>
        <w:t xml:space="preserve">QR = QR · 0.004187 = </w:t>
      </w:r>
      <w:r w:rsidRPr="00017045">
        <w:rPr>
          <w:b/>
          <w:color w:val="000000"/>
        </w:rPr>
        <w:t>8109 · 0.004187 = 33.95</w:t>
      </w:r>
    </w:p>
    <w:p w14:paraId="0ED1BA71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Средняя зольность топлива, % (прил. 2.1), </w:t>
      </w:r>
      <w:r w:rsidRPr="00017045">
        <w:rPr>
          <w:b/>
          <w:i/>
          <w:color w:val="000000"/>
        </w:rPr>
        <w:t xml:space="preserve">AR = </w:t>
      </w:r>
      <w:r w:rsidRPr="00017045">
        <w:rPr>
          <w:b/>
          <w:color w:val="000000"/>
        </w:rPr>
        <w:t>0</w:t>
      </w:r>
    </w:p>
    <w:p w14:paraId="1EEA452A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Предельная зольность топлива, % не более (прил. 2.1), </w:t>
      </w:r>
      <w:r w:rsidRPr="00017045">
        <w:rPr>
          <w:b/>
          <w:i/>
          <w:color w:val="000000"/>
        </w:rPr>
        <w:t xml:space="preserve">A1R = </w:t>
      </w:r>
      <w:r w:rsidRPr="00017045">
        <w:rPr>
          <w:b/>
          <w:color w:val="000000"/>
        </w:rPr>
        <w:t>0</w:t>
      </w:r>
    </w:p>
    <w:p w14:paraId="1C6C1402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Среднее содержание серы в топливе, % (прил. 2.1), </w:t>
      </w:r>
      <w:r w:rsidRPr="00017045">
        <w:rPr>
          <w:b/>
          <w:i/>
          <w:color w:val="000000"/>
        </w:rPr>
        <w:t xml:space="preserve">SR = </w:t>
      </w:r>
      <w:r w:rsidRPr="00017045">
        <w:rPr>
          <w:b/>
          <w:color w:val="000000"/>
        </w:rPr>
        <w:t>0</w:t>
      </w:r>
    </w:p>
    <w:p w14:paraId="79484998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Предельное содержание серы в топливе, % не более (прил. 2.1), </w:t>
      </w:r>
      <w:r w:rsidRPr="00017045">
        <w:rPr>
          <w:b/>
          <w:i/>
          <w:color w:val="000000"/>
        </w:rPr>
        <w:t xml:space="preserve">S1R = </w:t>
      </w:r>
      <w:r w:rsidRPr="00017045">
        <w:rPr>
          <w:b/>
          <w:color w:val="000000"/>
        </w:rPr>
        <w:t>0</w:t>
      </w:r>
    </w:p>
    <w:p w14:paraId="653C4740" w14:textId="77777777" w:rsidR="00B11C28" w:rsidRPr="00017045" w:rsidRDefault="00B11C28" w:rsidP="00B11C28">
      <w:pPr>
        <w:rPr>
          <w:b/>
          <w:color w:val="000000"/>
        </w:rPr>
      </w:pPr>
    </w:p>
    <w:p w14:paraId="548645FB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РАСЧЕТ ВЫБРОСОВ ОКИСЛОВ АЗОТА</w:t>
      </w:r>
    </w:p>
    <w:p w14:paraId="3E377EF5" w14:textId="77777777" w:rsidR="00B11C28" w:rsidRPr="00017045" w:rsidRDefault="00B11C28" w:rsidP="00B11C28">
      <w:pPr>
        <w:rPr>
          <w:color w:val="000000"/>
        </w:rPr>
      </w:pPr>
    </w:p>
    <w:p w14:paraId="720E4F7F" w14:textId="77777777" w:rsidR="00B11C28" w:rsidRPr="00017045" w:rsidRDefault="00B11C28" w:rsidP="00B11C28">
      <w:pPr>
        <w:rPr>
          <w:b/>
          <w:i/>
          <w:color w:val="000000"/>
          <w:u w:val="single"/>
        </w:rPr>
      </w:pPr>
      <w:r w:rsidRPr="00017045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A0CBAD1" w14:textId="77777777" w:rsidR="00B11C28" w:rsidRPr="00017045" w:rsidRDefault="00B11C28" w:rsidP="00B11C28">
      <w:pPr>
        <w:rPr>
          <w:b/>
          <w:i/>
          <w:color w:val="000000"/>
          <w:u w:val="single"/>
        </w:rPr>
      </w:pPr>
    </w:p>
    <w:p w14:paraId="4567AB2F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Номинальная тепловая мощность котлоагрегата, кВт, </w:t>
      </w:r>
      <w:r w:rsidRPr="00017045">
        <w:rPr>
          <w:b/>
          <w:i/>
          <w:color w:val="000000"/>
        </w:rPr>
        <w:t xml:space="preserve">QN = </w:t>
      </w:r>
      <w:r w:rsidRPr="00017045">
        <w:rPr>
          <w:b/>
          <w:color w:val="000000"/>
        </w:rPr>
        <w:t>63</w:t>
      </w:r>
    </w:p>
    <w:p w14:paraId="351EF9F3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Фактическая мощность котлоагрегата, кВт, </w:t>
      </w:r>
      <w:r w:rsidRPr="00017045">
        <w:rPr>
          <w:b/>
          <w:i/>
          <w:color w:val="000000"/>
        </w:rPr>
        <w:t xml:space="preserve">QF = </w:t>
      </w:r>
      <w:r w:rsidRPr="00017045">
        <w:rPr>
          <w:b/>
          <w:color w:val="000000"/>
        </w:rPr>
        <w:t>63</w:t>
      </w:r>
    </w:p>
    <w:p w14:paraId="0067AAE2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Кол-во окислов азота, кг/1 </w:t>
      </w:r>
      <w:proofErr w:type="spellStart"/>
      <w:r w:rsidRPr="00017045">
        <w:rPr>
          <w:color w:val="000000"/>
        </w:rPr>
        <w:t>Гдж</w:t>
      </w:r>
      <w:proofErr w:type="spellEnd"/>
      <w:r w:rsidRPr="00017045">
        <w:rPr>
          <w:color w:val="000000"/>
        </w:rPr>
        <w:t xml:space="preserve"> тепла (рис. 2.1 или 2.2), </w:t>
      </w:r>
      <w:r w:rsidRPr="00017045">
        <w:rPr>
          <w:b/>
          <w:i/>
          <w:color w:val="000000"/>
        </w:rPr>
        <w:t xml:space="preserve">KNO = </w:t>
      </w:r>
      <w:r w:rsidRPr="00017045">
        <w:rPr>
          <w:b/>
          <w:color w:val="000000"/>
        </w:rPr>
        <w:t>0.0761</w:t>
      </w:r>
    </w:p>
    <w:p w14:paraId="24135E25" w14:textId="77777777" w:rsidR="00B11C28" w:rsidRPr="00017045" w:rsidRDefault="00B11C28" w:rsidP="00B11C28">
      <w:pPr>
        <w:rPr>
          <w:b/>
          <w:color w:val="000000"/>
        </w:rPr>
      </w:pPr>
      <w:proofErr w:type="spellStart"/>
      <w:r w:rsidRPr="00017045">
        <w:rPr>
          <w:color w:val="000000"/>
        </w:rPr>
        <w:t>Коэфф</w:t>
      </w:r>
      <w:proofErr w:type="spellEnd"/>
      <w:r w:rsidRPr="00017045">
        <w:rPr>
          <w:color w:val="000000"/>
        </w:rPr>
        <w:t xml:space="preserve">. снижения выбросов азота в рез-те техн. решений, </w:t>
      </w:r>
      <w:r w:rsidRPr="00017045">
        <w:rPr>
          <w:b/>
          <w:i/>
          <w:color w:val="000000"/>
        </w:rPr>
        <w:t xml:space="preserve">B = </w:t>
      </w:r>
      <w:r w:rsidRPr="00017045">
        <w:rPr>
          <w:b/>
          <w:color w:val="000000"/>
        </w:rPr>
        <w:t>0</w:t>
      </w:r>
    </w:p>
    <w:p w14:paraId="160F7435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Кол-во окислов азота, кг/1 </w:t>
      </w:r>
      <w:proofErr w:type="spellStart"/>
      <w:r w:rsidRPr="00017045">
        <w:rPr>
          <w:color w:val="000000"/>
        </w:rPr>
        <w:t>Гдж</w:t>
      </w:r>
      <w:proofErr w:type="spellEnd"/>
      <w:r w:rsidRPr="00017045">
        <w:rPr>
          <w:color w:val="000000"/>
        </w:rPr>
        <w:t xml:space="preserve"> тепла (ф-ла 2.7а), </w:t>
      </w:r>
      <w:r w:rsidRPr="00017045">
        <w:rPr>
          <w:b/>
          <w:i/>
          <w:color w:val="000000"/>
        </w:rPr>
        <w:t>KNO = KNO · (QF / QN)</w:t>
      </w:r>
      <w:r w:rsidRPr="00017045">
        <w:rPr>
          <w:b/>
          <w:i/>
          <w:color w:val="000000"/>
          <w:vertAlign w:val="superscript"/>
        </w:rPr>
        <w:t>0.25</w:t>
      </w:r>
      <w:r w:rsidRPr="00017045">
        <w:rPr>
          <w:b/>
          <w:i/>
          <w:color w:val="000000"/>
        </w:rPr>
        <w:t xml:space="preserve"> = </w:t>
      </w:r>
      <w:r w:rsidRPr="00017045">
        <w:rPr>
          <w:b/>
          <w:color w:val="000000"/>
        </w:rPr>
        <w:t>0.0761 · (63 / 63)</w:t>
      </w:r>
      <w:r w:rsidRPr="00017045">
        <w:rPr>
          <w:b/>
          <w:color w:val="000000"/>
          <w:vertAlign w:val="superscript"/>
        </w:rPr>
        <w:t>0.25</w:t>
      </w:r>
      <w:r w:rsidRPr="00017045">
        <w:rPr>
          <w:b/>
          <w:color w:val="000000"/>
        </w:rPr>
        <w:t xml:space="preserve"> = 0.0761</w:t>
      </w:r>
    </w:p>
    <w:p w14:paraId="69E9D10B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окислов азота, т/год (ф-ла 2.7), </w:t>
      </w:r>
      <w:r w:rsidRPr="00017045">
        <w:rPr>
          <w:b/>
          <w:i/>
          <w:color w:val="000000"/>
        </w:rPr>
        <w:t xml:space="preserve">MNOT = 0.001 · BT · QR · KNO · (1-B) = </w:t>
      </w:r>
      <w:r w:rsidRPr="00017045">
        <w:rPr>
          <w:b/>
          <w:color w:val="000000"/>
        </w:rPr>
        <w:t>0.001 · 40 · 33.95 · 0.0761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>) = 0.1033</w:t>
      </w:r>
    </w:p>
    <w:p w14:paraId="4A059140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окислов азота, г/с (ф-ла 2.7), </w:t>
      </w:r>
      <w:r w:rsidRPr="00017045">
        <w:rPr>
          <w:b/>
          <w:i/>
          <w:color w:val="000000"/>
        </w:rPr>
        <w:t xml:space="preserve">MNOG = 0.001 · BG · QR · KNO · (1-B) = </w:t>
      </w:r>
      <w:r w:rsidRPr="00017045">
        <w:rPr>
          <w:b/>
          <w:color w:val="000000"/>
        </w:rPr>
        <w:t>0.001 · 0.23 · 33.95 · 0.0761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>) = 0.000594</w:t>
      </w:r>
    </w:p>
    <w:p w14:paraId="52A22090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азота диоксида (0301), т/год, </w:t>
      </w:r>
      <w:r w:rsidRPr="00017045">
        <w:rPr>
          <w:b/>
          <w:i/>
          <w:color w:val="000000"/>
        </w:rPr>
        <w:t xml:space="preserve">_M_ = 0.8 · MNOT = </w:t>
      </w:r>
      <w:r w:rsidRPr="00017045">
        <w:rPr>
          <w:b/>
          <w:color w:val="000000"/>
        </w:rPr>
        <w:t>0.8 · 0.1033 = 0.08264</w:t>
      </w:r>
    </w:p>
    <w:p w14:paraId="30C805C3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азота диоксида (0301), г/с, </w:t>
      </w:r>
      <w:r w:rsidRPr="00017045">
        <w:rPr>
          <w:b/>
          <w:i/>
          <w:color w:val="000000"/>
        </w:rPr>
        <w:t xml:space="preserve">_G_ = 0.8 · MNOG = </w:t>
      </w:r>
      <w:r w:rsidRPr="00017045">
        <w:rPr>
          <w:b/>
          <w:color w:val="000000"/>
        </w:rPr>
        <w:t>0.8 · 0.000594 = 0.0004752</w:t>
      </w:r>
    </w:p>
    <w:p w14:paraId="0491CE54" w14:textId="77777777" w:rsidR="00B11C28" w:rsidRPr="00017045" w:rsidRDefault="00B11C28" w:rsidP="00B11C28">
      <w:pPr>
        <w:rPr>
          <w:b/>
          <w:color w:val="000000"/>
        </w:rPr>
      </w:pPr>
    </w:p>
    <w:p w14:paraId="68A520BD" w14:textId="77777777" w:rsidR="00B11C28" w:rsidRPr="00017045" w:rsidRDefault="00B11C28" w:rsidP="00B11C28">
      <w:pPr>
        <w:rPr>
          <w:b/>
          <w:i/>
          <w:color w:val="000000"/>
          <w:u w:val="single"/>
        </w:rPr>
      </w:pPr>
      <w:r w:rsidRPr="00017045">
        <w:rPr>
          <w:b/>
          <w:i/>
          <w:color w:val="000000"/>
          <w:u w:val="single"/>
        </w:rPr>
        <w:t>Примесь: 0304 Азот (II) оксид (Азота оксид) (6)</w:t>
      </w:r>
    </w:p>
    <w:p w14:paraId="21E5E3A7" w14:textId="77777777" w:rsidR="00B11C28" w:rsidRPr="00017045" w:rsidRDefault="00B11C28" w:rsidP="00B11C28">
      <w:pPr>
        <w:rPr>
          <w:b/>
          <w:i/>
          <w:color w:val="000000"/>
          <w:u w:val="single"/>
        </w:rPr>
      </w:pPr>
    </w:p>
    <w:p w14:paraId="0B5B5437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азота оксида (0304), т/год, </w:t>
      </w:r>
      <w:r w:rsidRPr="00017045">
        <w:rPr>
          <w:b/>
          <w:i/>
          <w:color w:val="000000"/>
        </w:rPr>
        <w:t xml:space="preserve">_M_ = 0.13 · MNOT = </w:t>
      </w:r>
      <w:r w:rsidRPr="00017045">
        <w:rPr>
          <w:b/>
          <w:color w:val="000000"/>
        </w:rPr>
        <w:t>0.13 · 0.1033 = 0.013429</w:t>
      </w:r>
    </w:p>
    <w:p w14:paraId="49BA6D97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 азота оксида (0304), г/с, </w:t>
      </w:r>
      <w:r w:rsidRPr="00017045">
        <w:rPr>
          <w:b/>
          <w:i/>
          <w:color w:val="000000"/>
        </w:rPr>
        <w:t xml:space="preserve">_G_ = 0.13 · MNOG = </w:t>
      </w:r>
      <w:r w:rsidRPr="00017045">
        <w:rPr>
          <w:b/>
          <w:color w:val="000000"/>
        </w:rPr>
        <w:t>0.13 · 0.000594 = 0.00007722</w:t>
      </w:r>
    </w:p>
    <w:p w14:paraId="100B08C2" w14:textId="77777777" w:rsidR="00B11C28" w:rsidRPr="00017045" w:rsidRDefault="00B11C28" w:rsidP="00B11C28">
      <w:pPr>
        <w:rPr>
          <w:b/>
          <w:color w:val="000000"/>
        </w:rPr>
      </w:pPr>
    </w:p>
    <w:p w14:paraId="125BB838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РАСЧЕТ ВЫБРОСОВ ОКИСЛОВ СЕРЫ</w:t>
      </w:r>
    </w:p>
    <w:p w14:paraId="63B70998" w14:textId="77777777" w:rsidR="00B11C28" w:rsidRPr="00017045" w:rsidRDefault="00B11C28" w:rsidP="00B11C28">
      <w:pPr>
        <w:rPr>
          <w:color w:val="000000"/>
        </w:rPr>
      </w:pPr>
    </w:p>
    <w:p w14:paraId="7FF7F078" w14:textId="77777777" w:rsidR="00B11C28" w:rsidRPr="00017045" w:rsidRDefault="00B11C28" w:rsidP="00B11C28">
      <w:pPr>
        <w:rPr>
          <w:b/>
          <w:i/>
          <w:color w:val="000000"/>
          <w:u w:val="single"/>
        </w:rPr>
      </w:pPr>
      <w:r w:rsidRPr="0001704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5D12D25" w14:textId="77777777" w:rsidR="00B11C28" w:rsidRPr="00017045" w:rsidRDefault="00B11C28" w:rsidP="00B11C28">
      <w:pPr>
        <w:rPr>
          <w:b/>
          <w:i/>
          <w:color w:val="000000"/>
          <w:u w:val="single"/>
        </w:rPr>
      </w:pPr>
    </w:p>
    <w:p w14:paraId="24BDC088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Доля окислов серы, связываемых летучей золой топлива (п. 2.2), </w:t>
      </w:r>
      <w:r w:rsidRPr="00017045">
        <w:rPr>
          <w:b/>
          <w:i/>
          <w:color w:val="000000"/>
        </w:rPr>
        <w:t xml:space="preserve">NSO2 = </w:t>
      </w:r>
      <w:r w:rsidRPr="00017045">
        <w:rPr>
          <w:b/>
          <w:color w:val="000000"/>
        </w:rPr>
        <w:t>0</w:t>
      </w:r>
    </w:p>
    <w:p w14:paraId="1E8FDDF3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Содержание сероводорода в топливе, % (прил. 2.1), </w:t>
      </w:r>
      <w:r w:rsidRPr="00017045">
        <w:rPr>
          <w:b/>
          <w:i/>
          <w:color w:val="000000"/>
        </w:rPr>
        <w:t xml:space="preserve">H2S = </w:t>
      </w:r>
      <w:r w:rsidRPr="00017045">
        <w:rPr>
          <w:b/>
          <w:color w:val="000000"/>
        </w:rPr>
        <w:t>0.0001</w:t>
      </w:r>
    </w:p>
    <w:p w14:paraId="10428421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Выбросы окислов серы, т/год (ф-ла 2.2), </w:t>
      </w:r>
      <w:r w:rsidRPr="00017045">
        <w:rPr>
          <w:b/>
          <w:i/>
          <w:color w:val="000000"/>
        </w:rPr>
        <w:t xml:space="preserve">_M_ = 0.02 · BT · SR · (1-NSO2) + 0.0188 · H2S · BT = </w:t>
      </w:r>
      <w:r w:rsidRPr="00017045">
        <w:rPr>
          <w:b/>
          <w:color w:val="000000"/>
        </w:rPr>
        <w:t>0.02 · 40 · 0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>) + 0.0188 · 0.0001 · 40 = 0.0000752</w:t>
      </w:r>
    </w:p>
    <w:p w14:paraId="62D39916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lastRenderedPageBreak/>
        <w:t xml:space="preserve">Выбросы окислов серы, г/с (ф-ла 2.2), </w:t>
      </w:r>
      <w:r w:rsidRPr="00017045">
        <w:rPr>
          <w:b/>
          <w:i/>
          <w:color w:val="000000"/>
        </w:rPr>
        <w:t xml:space="preserve">_G_ = 0.02 · BG · S1R · (1-NSO2) + 0.0188 · H2S · BG = </w:t>
      </w:r>
      <w:r w:rsidRPr="00017045">
        <w:rPr>
          <w:b/>
          <w:color w:val="000000"/>
        </w:rPr>
        <w:t>0.02 · 0.23 · 0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>) + 0.0188 · 0.0001 · 0.23 = 0.0000004324</w:t>
      </w:r>
    </w:p>
    <w:p w14:paraId="6AA4DC8C" w14:textId="77777777" w:rsidR="00B11C28" w:rsidRPr="00017045" w:rsidRDefault="00B11C28" w:rsidP="00B11C28">
      <w:pPr>
        <w:rPr>
          <w:b/>
          <w:color w:val="000000"/>
        </w:rPr>
      </w:pPr>
    </w:p>
    <w:p w14:paraId="51ADD4DA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РАСЧЕТ ВЫБРОСОВ ОКИСИ УГЛЕРОДА</w:t>
      </w:r>
    </w:p>
    <w:p w14:paraId="14CBA1EA" w14:textId="77777777" w:rsidR="00B11C28" w:rsidRPr="00017045" w:rsidRDefault="00B11C28" w:rsidP="00B11C28">
      <w:pPr>
        <w:rPr>
          <w:color w:val="000000"/>
        </w:rPr>
      </w:pPr>
    </w:p>
    <w:p w14:paraId="630F4501" w14:textId="77777777" w:rsidR="00B11C28" w:rsidRPr="00017045" w:rsidRDefault="00B11C28" w:rsidP="00B11C28">
      <w:pPr>
        <w:rPr>
          <w:b/>
          <w:i/>
          <w:color w:val="000000"/>
          <w:u w:val="single"/>
        </w:rPr>
      </w:pPr>
      <w:r w:rsidRPr="0001704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BD71DA4" w14:textId="77777777" w:rsidR="00B11C28" w:rsidRPr="00017045" w:rsidRDefault="00B11C28" w:rsidP="00B11C28">
      <w:pPr>
        <w:rPr>
          <w:b/>
          <w:i/>
          <w:color w:val="000000"/>
          <w:u w:val="single"/>
        </w:rPr>
      </w:pPr>
    </w:p>
    <w:p w14:paraId="6698F418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Потери тепла от механической неполноты сгорания, % (табл. 2.2), </w:t>
      </w:r>
      <w:r w:rsidRPr="00017045">
        <w:rPr>
          <w:b/>
          <w:i/>
          <w:color w:val="000000"/>
        </w:rPr>
        <w:t xml:space="preserve">Q4 = </w:t>
      </w:r>
      <w:r w:rsidRPr="00017045">
        <w:rPr>
          <w:b/>
          <w:color w:val="000000"/>
        </w:rPr>
        <w:t>0</w:t>
      </w:r>
    </w:p>
    <w:p w14:paraId="14D91C8E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Тип топки: Камерная топка</w:t>
      </w:r>
    </w:p>
    <w:p w14:paraId="68293346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Потери тепла от химической неполноты сгорания, % (табл. 2.2), </w:t>
      </w:r>
      <w:r w:rsidRPr="00017045">
        <w:rPr>
          <w:b/>
          <w:i/>
          <w:color w:val="000000"/>
        </w:rPr>
        <w:t xml:space="preserve">Q3 = </w:t>
      </w:r>
      <w:r w:rsidRPr="00017045">
        <w:rPr>
          <w:b/>
          <w:color w:val="000000"/>
        </w:rPr>
        <w:t>0.5</w:t>
      </w:r>
    </w:p>
    <w:p w14:paraId="0FA0ED68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Коэффициент, учитывающий долю потери тепла, </w:t>
      </w:r>
      <w:r w:rsidRPr="00017045">
        <w:rPr>
          <w:b/>
          <w:i/>
          <w:color w:val="000000"/>
        </w:rPr>
        <w:t xml:space="preserve">R = </w:t>
      </w:r>
      <w:r w:rsidRPr="00017045">
        <w:rPr>
          <w:b/>
          <w:color w:val="000000"/>
        </w:rPr>
        <w:t>0.5</w:t>
      </w:r>
    </w:p>
    <w:p w14:paraId="2BC0749E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>Выход окиси углерода в кг/тонн или кг/</w:t>
      </w:r>
      <w:proofErr w:type="gramStart"/>
      <w:r w:rsidRPr="00017045">
        <w:rPr>
          <w:color w:val="000000"/>
        </w:rPr>
        <w:t>тыс.м</w:t>
      </w:r>
      <w:proofErr w:type="gramEnd"/>
      <w:r w:rsidRPr="00017045">
        <w:rPr>
          <w:color w:val="000000"/>
        </w:rPr>
        <w:t xml:space="preserve">3 (ф-ла 2.5), </w:t>
      </w:r>
      <w:r w:rsidRPr="00017045">
        <w:rPr>
          <w:b/>
          <w:i/>
          <w:color w:val="000000"/>
        </w:rPr>
        <w:t xml:space="preserve">CCO = Q3 · R · QR = </w:t>
      </w:r>
      <w:r w:rsidRPr="00017045">
        <w:rPr>
          <w:b/>
          <w:color w:val="000000"/>
        </w:rPr>
        <w:t>0.5 · 0.5 · 33.95 = 8.49</w:t>
      </w:r>
    </w:p>
    <w:p w14:paraId="11468FF7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Выбросы окиси углерода, т/год (ф-ла 2.4), </w:t>
      </w:r>
      <w:r w:rsidRPr="00017045">
        <w:rPr>
          <w:b/>
          <w:i/>
          <w:color w:val="000000"/>
        </w:rPr>
        <w:t xml:space="preserve">_M_ = 0.001 · BT · CCO · (1-Q4 / 100) = </w:t>
      </w:r>
      <w:r w:rsidRPr="00017045">
        <w:rPr>
          <w:b/>
          <w:color w:val="000000"/>
        </w:rPr>
        <w:t>0.001 · 40 · 8.49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 xml:space="preserve"> / 100) = 0.3396</w:t>
      </w:r>
    </w:p>
    <w:p w14:paraId="5B0DC3E8" w14:textId="77777777" w:rsidR="00B11C28" w:rsidRPr="00017045" w:rsidRDefault="00B11C28" w:rsidP="00B11C28">
      <w:pPr>
        <w:rPr>
          <w:b/>
          <w:color w:val="000000"/>
        </w:rPr>
      </w:pPr>
      <w:r w:rsidRPr="00017045">
        <w:rPr>
          <w:color w:val="000000"/>
        </w:rPr>
        <w:t xml:space="preserve">Выбросы окиси углерода, г/с (ф-ла 2.4), </w:t>
      </w:r>
      <w:r w:rsidRPr="00017045">
        <w:rPr>
          <w:b/>
          <w:i/>
          <w:color w:val="000000"/>
        </w:rPr>
        <w:t xml:space="preserve">_G_ = 0.001 · BG · CCO · (1-Q4 / 100) = </w:t>
      </w:r>
      <w:r w:rsidRPr="00017045">
        <w:rPr>
          <w:b/>
          <w:color w:val="000000"/>
        </w:rPr>
        <w:t>0.001 · 0.23 · 8.49 · (</w:t>
      </w:r>
      <w:proofErr w:type="gramStart"/>
      <w:r w:rsidRPr="00017045">
        <w:rPr>
          <w:b/>
          <w:color w:val="000000"/>
        </w:rPr>
        <w:t>1-0</w:t>
      </w:r>
      <w:proofErr w:type="gramEnd"/>
      <w:r w:rsidRPr="00017045">
        <w:rPr>
          <w:b/>
          <w:color w:val="000000"/>
        </w:rPr>
        <w:t xml:space="preserve"> / 100) = 0.0019527</w:t>
      </w:r>
    </w:p>
    <w:p w14:paraId="3A217891" w14:textId="77777777" w:rsidR="00B11C28" w:rsidRPr="00017045" w:rsidRDefault="00B11C28" w:rsidP="00B11C28">
      <w:pPr>
        <w:rPr>
          <w:color w:val="000000"/>
        </w:rPr>
      </w:pPr>
      <w:r w:rsidRPr="00017045">
        <w:rPr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11C28" w:rsidRPr="00017045" w14:paraId="3CCFEC24" w14:textId="77777777" w:rsidTr="00B11C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1FC" w14:textId="77777777" w:rsidR="00B11C28" w:rsidRPr="00017045" w:rsidRDefault="00B11C28" w:rsidP="00B11C28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C2E" w14:textId="77777777" w:rsidR="00B11C28" w:rsidRPr="00017045" w:rsidRDefault="00B11C28" w:rsidP="00B11C28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2689" w14:textId="77777777" w:rsidR="00B11C28" w:rsidRPr="00017045" w:rsidRDefault="00B11C28" w:rsidP="00B11C28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1921" w14:textId="77777777" w:rsidR="00B11C28" w:rsidRPr="00017045" w:rsidRDefault="00B11C28" w:rsidP="00B11C28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т/год</w:t>
            </w:r>
          </w:p>
        </w:tc>
      </w:tr>
      <w:tr w:rsidR="00B11C28" w:rsidRPr="00017045" w14:paraId="2B572004" w14:textId="77777777" w:rsidTr="00B11C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032A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CD0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E5C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0.0004752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092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0.08264</w:t>
            </w:r>
          </w:p>
        </w:tc>
      </w:tr>
      <w:tr w:rsidR="00B11C28" w:rsidRPr="00017045" w14:paraId="448DFDDF" w14:textId="77777777" w:rsidTr="00B11C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E2A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A64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C98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0.00007722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AE3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0.013429</w:t>
            </w:r>
          </w:p>
        </w:tc>
      </w:tr>
      <w:tr w:rsidR="00B11C28" w:rsidRPr="00017045" w14:paraId="799A0A3A" w14:textId="77777777" w:rsidTr="00B11C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1D3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F03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B3F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0.0000004324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B9A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0.0000752</w:t>
            </w:r>
          </w:p>
        </w:tc>
      </w:tr>
      <w:tr w:rsidR="00B11C28" w:rsidRPr="00017045" w14:paraId="1CA6CD86" w14:textId="77777777" w:rsidTr="00B11C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9DE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ACB" w14:textId="77777777" w:rsidR="00B11C28" w:rsidRPr="00017045" w:rsidRDefault="00B11C28" w:rsidP="00B11C28">
            <w:pPr>
              <w:rPr>
                <w:color w:val="000000"/>
              </w:rPr>
            </w:pPr>
            <w:r w:rsidRPr="00017045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316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0.0019527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7B4" w14:textId="77777777" w:rsidR="00B11C28" w:rsidRPr="00017045" w:rsidRDefault="00B11C28" w:rsidP="00B11C28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0.3396</w:t>
            </w:r>
          </w:p>
        </w:tc>
      </w:tr>
    </w:tbl>
    <w:p w14:paraId="46274BF2" w14:textId="77777777" w:rsidR="00B11C28" w:rsidRPr="00017045" w:rsidRDefault="00B11C28" w:rsidP="00B11C28">
      <w:pPr>
        <w:rPr>
          <w:color w:val="000000"/>
        </w:rPr>
      </w:pPr>
    </w:p>
    <w:p w14:paraId="6C995A94" w14:textId="77777777" w:rsidR="00B11C28" w:rsidRPr="00017045" w:rsidRDefault="00B11C28" w:rsidP="00B11C28">
      <w:pPr>
        <w:rPr>
          <w:color w:val="000000"/>
        </w:rPr>
      </w:pPr>
    </w:p>
    <w:p w14:paraId="5234CD89" w14:textId="77777777" w:rsidR="00B11C28" w:rsidRPr="00017045" w:rsidRDefault="00B11C28" w:rsidP="00B11C28">
      <w:pPr>
        <w:rPr>
          <w:b/>
          <w:i/>
          <w:color w:val="000000"/>
        </w:rPr>
      </w:pPr>
    </w:p>
    <w:p w14:paraId="1036D5D2" w14:textId="77777777" w:rsidR="0083564C" w:rsidRPr="00017045" w:rsidRDefault="0083564C" w:rsidP="0083564C">
      <w:pPr>
        <w:rPr>
          <w:b/>
          <w:bCs/>
          <w:color w:val="000000"/>
        </w:rPr>
      </w:pPr>
      <w:r w:rsidRPr="00017045">
        <w:rPr>
          <w:b/>
          <w:bCs/>
          <w:color w:val="000000"/>
        </w:rPr>
        <w:t>Источник загрязнения: 0002, Вытяжная труба</w:t>
      </w:r>
    </w:p>
    <w:p w14:paraId="425BDCD6" w14:textId="4D132A17" w:rsidR="0083564C" w:rsidRPr="00017045" w:rsidRDefault="0083564C" w:rsidP="0083564C">
      <w:pPr>
        <w:rPr>
          <w:b/>
          <w:bCs/>
          <w:color w:val="000000"/>
        </w:rPr>
      </w:pPr>
      <w:r w:rsidRPr="00017045">
        <w:rPr>
          <w:b/>
          <w:bCs/>
          <w:color w:val="000000"/>
        </w:rPr>
        <w:t xml:space="preserve">Источник выделения: </w:t>
      </w:r>
      <w:r w:rsidR="00951043" w:rsidRPr="00017045">
        <w:rPr>
          <w:b/>
          <w:bCs/>
          <w:color w:val="000000"/>
        </w:rPr>
        <w:t>0002 01</w:t>
      </w:r>
      <w:r w:rsidRPr="00017045">
        <w:rPr>
          <w:b/>
          <w:bCs/>
          <w:color w:val="000000"/>
        </w:rPr>
        <w:t xml:space="preserve">, Реакторы </w:t>
      </w:r>
      <w:r w:rsidR="0037672A" w:rsidRPr="00017045">
        <w:rPr>
          <w:b/>
          <w:bCs/>
          <w:color w:val="000000"/>
        </w:rPr>
        <w:t>блендирования</w:t>
      </w:r>
    </w:p>
    <w:p w14:paraId="6E1ADB35" w14:textId="5B5BC501" w:rsidR="003E65B1" w:rsidRPr="003E65B1" w:rsidRDefault="003E65B1" w:rsidP="003E65B1">
      <w:pPr>
        <w:jc w:val="both"/>
      </w:pPr>
      <w:r w:rsidRPr="003E65B1">
        <w:t>Источником выделения загрязняющих веществ являются реакторы приготовления раствора и продукта. Загрязненный воздух, проходит через фильтр (КПД = 96,0%) и выбрасывается в</w:t>
      </w:r>
      <w:r w:rsidR="00DD6377">
        <w:t xml:space="preserve"> </w:t>
      </w:r>
      <w:r w:rsidRPr="003E65B1">
        <w:t>атмосферу через трубу.</w:t>
      </w:r>
    </w:p>
    <w:p w14:paraId="436E47AF" w14:textId="014DFDF2" w:rsidR="0083564C" w:rsidRPr="00017045" w:rsidRDefault="0083564C" w:rsidP="0083564C">
      <w:pPr>
        <w:jc w:val="both"/>
      </w:pPr>
      <w:r w:rsidRPr="00017045">
        <w:t xml:space="preserve">Расчет выполнен балансовым методом в соответствии с нормативными требованиями Республики Казахстан (Приказ Министра экологии № 63) [Приказ № 63]. </w:t>
      </w:r>
    </w:p>
    <w:p w14:paraId="25AF2B30" w14:textId="26FB35C8" w:rsidR="0083564C" w:rsidRPr="00017045" w:rsidRDefault="0083564C" w:rsidP="0083564C">
      <w:pPr>
        <w:jc w:val="both"/>
      </w:pPr>
      <w:r w:rsidRPr="00017045">
        <w:t xml:space="preserve">С учетом полной герметичности аппаратов блендирования и налива, принят минимальный технологический коэффициент </w:t>
      </w:r>
      <w:proofErr w:type="spellStart"/>
      <w:r w:rsidRPr="00017045">
        <w:t>микропотерь</w:t>
      </w:r>
      <w:proofErr w:type="spellEnd"/>
      <w:r w:rsidRPr="00017045">
        <w:t xml:space="preserve"> паров K = 0.00001 (0.001%).</w:t>
      </w:r>
    </w:p>
    <w:p w14:paraId="6CE68288" w14:textId="77777777" w:rsidR="0083564C" w:rsidRPr="00017045" w:rsidRDefault="0083564C" w:rsidP="0083564C">
      <w:pPr>
        <w:jc w:val="both"/>
        <w:rPr>
          <w:b/>
          <w:bCs/>
          <w:i/>
          <w:iCs/>
        </w:rPr>
      </w:pPr>
    </w:p>
    <w:p w14:paraId="18122E8C" w14:textId="25383158" w:rsidR="0083564C" w:rsidRPr="00017045" w:rsidRDefault="008A1864" w:rsidP="00C65767">
      <w:pPr>
        <w:rPr>
          <w:b/>
          <w:bCs/>
          <w:i/>
          <w:iCs/>
          <w:color w:val="000000"/>
          <w:u w:val="single"/>
          <w:lang w:val="ru-KZ"/>
        </w:rPr>
      </w:pPr>
      <w:r w:rsidRPr="00017045">
        <w:rPr>
          <w:b/>
          <w:bCs/>
          <w:i/>
          <w:iCs/>
          <w:color w:val="000000"/>
          <w:u w:val="single"/>
          <w:lang w:val="ru-KZ"/>
        </w:rPr>
        <w:t xml:space="preserve">Примесь: 1328 </w:t>
      </w:r>
      <w:proofErr w:type="spellStart"/>
      <w:r w:rsidR="00C65767" w:rsidRPr="00017045">
        <w:rPr>
          <w:b/>
          <w:bCs/>
          <w:i/>
          <w:iCs/>
          <w:color w:val="000000"/>
          <w:u w:val="single"/>
          <w:lang w:val="ru-KZ"/>
        </w:rPr>
        <w:t>Пентандиаль</w:t>
      </w:r>
      <w:proofErr w:type="spellEnd"/>
      <w:r w:rsidR="00C65767" w:rsidRPr="00017045">
        <w:rPr>
          <w:b/>
          <w:bCs/>
          <w:i/>
          <w:iCs/>
          <w:color w:val="000000"/>
          <w:u w:val="single"/>
          <w:lang w:val="ru-KZ"/>
        </w:rPr>
        <w:t xml:space="preserve"> (</w:t>
      </w:r>
      <w:proofErr w:type="spellStart"/>
      <w:r w:rsidR="00C65767" w:rsidRPr="00017045">
        <w:rPr>
          <w:b/>
          <w:bCs/>
          <w:i/>
          <w:iCs/>
          <w:color w:val="000000"/>
          <w:u w:val="single"/>
          <w:lang w:val="ru-KZ"/>
        </w:rPr>
        <w:t>Глутаральдегид</w:t>
      </w:r>
      <w:proofErr w:type="spellEnd"/>
      <w:r w:rsidR="00C65767" w:rsidRPr="00017045">
        <w:rPr>
          <w:b/>
          <w:bCs/>
          <w:i/>
          <w:iCs/>
          <w:color w:val="000000"/>
          <w:u w:val="single"/>
          <w:lang w:val="ru-KZ"/>
        </w:rPr>
        <w:t xml:space="preserve">, </w:t>
      </w:r>
      <w:proofErr w:type="spellStart"/>
      <w:r w:rsidR="00C65767" w:rsidRPr="00017045">
        <w:rPr>
          <w:b/>
          <w:bCs/>
          <w:i/>
          <w:iCs/>
          <w:color w:val="000000"/>
          <w:u w:val="single"/>
          <w:lang w:val="ru-KZ"/>
        </w:rPr>
        <w:t>Глутаровый</w:t>
      </w:r>
      <w:proofErr w:type="spellEnd"/>
      <w:r w:rsidR="00C65767" w:rsidRPr="00017045">
        <w:rPr>
          <w:b/>
          <w:bCs/>
          <w:i/>
          <w:iCs/>
          <w:color w:val="000000"/>
          <w:u w:val="single"/>
          <w:lang w:val="ru-KZ"/>
        </w:rPr>
        <w:t xml:space="preserve"> альдегид)</w:t>
      </w:r>
    </w:p>
    <w:p w14:paraId="65A7D6F4" w14:textId="77777777" w:rsidR="00C65767" w:rsidRPr="00017045" w:rsidRDefault="00C65767" w:rsidP="00B11C28">
      <w:pPr>
        <w:jc w:val="center"/>
        <w:rPr>
          <w:b/>
          <w:bCs/>
          <w:i/>
          <w:iCs/>
          <w:color w:val="000000"/>
          <w:u w:val="single"/>
          <w:lang w:val="ru-KZ"/>
        </w:rPr>
      </w:pPr>
    </w:p>
    <w:p w14:paraId="4F667D27" w14:textId="58ADCDBF" w:rsidR="00C65767" w:rsidRPr="00017045" w:rsidRDefault="00C65767" w:rsidP="00C65767">
      <w:pPr>
        <w:tabs>
          <w:tab w:val="left" w:pos="228"/>
        </w:tabs>
        <w:rPr>
          <w:color w:val="000000"/>
          <w:lang w:val="ru-KZ"/>
        </w:rPr>
      </w:pPr>
      <w:r w:rsidRPr="00017045">
        <w:rPr>
          <w:color w:val="000000"/>
          <w:lang w:val="ru-KZ"/>
        </w:rPr>
        <w:t>Расход активного сырья: 85 т/год * 0,5 (50% раствор) = 42,5 т/год</w:t>
      </w:r>
    </w:p>
    <w:p w14:paraId="4F91F876" w14:textId="77777777" w:rsidR="00C65767" w:rsidRPr="00017045" w:rsidRDefault="00C65767" w:rsidP="00C65767">
      <w:pPr>
        <w:tabs>
          <w:tab w:val="left" w:pos="228"/>
        </w:tabs>
        <w:jc w:val="both"/>
        <w:rPr>
          <w:color w:val="000000"/>
          <w:lang w:val="ru-KZ"/>
        </w:rPr>
      </w:pPr>
    </w:p>
    <w:p w14:paraId="3F5C906E" w14:textId="71547178" w:rsidR="00C65767" w:rsidRPr="00017045" w:rsidRDefault="00C65767" w:rsidP="00C65767">
      <w:pPr>
        <w:tabs>
          <w:tab w:val="left" w:pos="228"/>
        </w:tabs>
        <w:jc w:val="both"/>
        <w:rPr>
          <w:color w:val="000000"/>
          <w:lang w:val="ru-KZ"/>
        </w:rPr>
      </w:pPr>
      <w:r w:rsidRPr="00017045">
        <w:rPr>
          <w:color w:val="000000"/>
          <w:lang w:val="ru-KZ"/>
        </w:rPr>
        <w:t>Валовый выброс, т/год M = 42,5 т/год * 0,00001 = 0,000425 т/год</w:t>
      </w:r>
    </w:p>
    <w:p w14:paraId="23CED46A" w14:textId="5E04676C" w:rsidR="00C65767" w:rsidRPr="00017045" w:rsidRDefault="00C65767" w:rsidP="00C65767">
      <w:pPr>
        <w:jc w:val="both"/>
        <w:rPr>
          <w:bCs/>
          <w:iCs/>
          <w:color w:val="000000"/>
        </w:rPr>
      </w:pPr>
      <w:r w:rsidRPr="00017045">
        <w:t>Максимальный разовый выброс, г/</w:t>
      </w:r>
      <w:r w:rsidR="00190977" w:rsidRPr="00017045">
        <w:t>с,</w:t>
      </w:r>
      <w:r w:rsidRPr="00017045">
        <w:t xml:space="preserve"> </w:t>
      </w:r>
      <w:r w:rsidRPr="00017045">
        <w:rPr>
          <w:bCs/>
          <w:iCs/>
          <w:lang w:val="en-US"/>
        </w:rPr>
        <w:t>G</w:t>
      </w:r>
      <w:r w:rsidRPr="00017045">
        <w:rPr>
          <w:bCs/>
          <w:iCs/>
        </w:rPr>
        <w:t xml:space="preserve"> = 0,0004250 * 10 ^ 6 / 3600 * 3968 = 0</w:t>
      </w:r>
      <w:r w:rsidR="00EC4871" w:rsidRPr="00017045">
        <w:rPr>
          <w:bCs/>
          <w:iCs/>
        </w:rPr>
        <w:t>,</w:t>
      </w:r>
      <w:r w:rsidRPr="00017045">
        <w:rPr>
          <w:bCs/>
          <w:iCs/>
        </w:rPr>
        <w:t>0000297 г/с</w:t>
      </w:r>
    </w:p>
    <w:p w14:paraId="2F08654E" w14:textId="77777777" w:rsidR="00C65767" w:rsidRPr="00017045" w:rsidRDefault="00C65767" w:rsidP="00C65767">
      <w:pPr>
        <w:jc w:val="both"/>
        <w:rPr>
          <w:color w:val="000000"/>
          <w:lang w:val="ru-KZ"/>
        </w:rPr>
      </w:pPr>
    </w:p>
    <w:p w14:paraId="53387D6B" w14:textId="20BCAFB4" w:rsidR="008A1864" w:rsidRPr="00017045" w:rsidRDefault="008A1864" w:rsidP="008A1864">
      <w:pPr>
        <w:rPr>
          <w:b/>
          <w:bCs/>
          <w:i/>
          <w:iCs/>
          <w:color w:val="000000"/>
          <w:u w:val="single"/>
          <w:lang w:val="ru-KZ"/>
        </w:rPr>
      </w:pPr>
      <w:r w:rsidRPr="00017045">
        <w:rPr>
          <w:b/>
          <w:bCs/>
          <w:i/>
          <w:iCs/>
          <w:color w:val="000000"/>
          <w:u w:val="single"/>
          <w:lang w:val="ru-KZ"/>
        </w:rPr>
        <w:t xml:space="preserve">Примесь: </w:t>
      </w:r>
      <w:proofErr w:type="gramStart"/>
      <w:r w:rsidRPr="00017045">
        <w:rPr>
          <w:b/>
          <w:bCs/>
          <w:i/>
          <w:iCs/>
          <w:color w:val="000000"/>
          <w:u w:val="single"/>
          <w:lang w:val="ru-KZ"/>
        </w:rPr>
        <w:t>1078  Этан</w:t>
      </w:r>
      <w:proofErr w:type="gramEnd"/>
      <w:r w:rsidRPr="00017045">
        <w:rPr>
          <w:b/>
          <w:bCs/>
          <w:i/>
          <w:iCs/>
          <w:color w:val="000000"/>
          <w:u w:val="single"/>
          <w:lang w:val="ru-KZ"/>
        </w:rPr>
        <w:t>-1,2-диол (Гликоль, Этиленгликоль)</w:t>
      </w:r>
    </w:p>
    <w:p w14:paraId="6E49FB63" w14:textId="77777777" w:rsidR="008A1864" w:rsidRPr="00017045" w:rsidRDefault="008A1864" w:rsidP="008A1864">
      <w:pPr>
        <w:rPr>
          <w:b/>
          <w:bCs/>
          <w:i/>
          <w:iCs/>
          <w:color w:val="000000"/>
          <w:u w:val="single"/>
          <w:lang w:val="ru-KZ"/>
        </w:rPr>
      </w:pPr>
    </w:p>
    <w:p w14:paraId="39304E8F" w14:textId="422565E6" w:rsidR="008A1864" w:rsidRPr="00017045" w:rsidRDefault="008A1864" w:rsidP="008A1864">
      <w:pPr>
        <w:tabs>
          <w:tab w:val="left" w:pos="228"/>
        </w:tabs>
        <w:rPr>
          <w:color w:val="000000"/>
          <w:lang w:val="ru-KZ"/>
        </w:rPr>
      </w:pPr>
      <w:r w:rsidRPr="00017045">
        <w:rPr>
          <w:color w:val="000000"/>
          <w:lang w:val="ru-KZ"/>
        </w:rPr>
        <w:t xml:space="preserve">Расход активного сырья: 280 т/год </w:t>
      </w:r>
    </w:p>
    <w:p w14:paraId="0D4291E1" w14:textId="77777777" w:rsidR="008A1864" w:rsidRPr="00017045" w:rsidRDefault="008A1864" w:rsidP="008A1864">
      <w:pPr>
        <w:tabs>
          <w:tab w:val="left" w:pos="228"/>
        </w:tabs>
        <w:jc w:val="both"/>
        <w:rPr>
          <w:color w:val="000000"/>
          <w:lang w:val="ru-KZ"/>
        </w:rPr>
      </w:pPr>
    </w:p>
    <w:p w14:paraId="4DE3149E" w14:textId="01A43C05" w:rsidR="008A1864" w:rsidRPr="00017045" w:rsidRDefault="008A1864" w:rsidP="008A1864">
      <w:pPr>
        <w:tabs>
          <w:tab w:val="left" w:pos="228"/>
        </w:tabs>
        <w:jc w:val="both"/>
        <w:rPr>
          <w:color w:val="000000"/>
          <w:lang w:val="ru-KZ"/>
        </w:rPr>
      </w:pPr>
      <w:r w:rsidRPr="00017045">
        <w:rPr>
          <w:color w:val="000000"/>
          <w:lang w:val="ru-KZ"/>
        </w:rPr>
        <w:t>Валовый выброс, т/год M = 280 т/год * 0,00001 = 0,0028 т/год</w:t>
      </w:r>
    </w:p>
    <w:p w14:paraId="1B9ACDDD" w14:textId="030096F8" w:rsidR="008A1864" w:rsidRPr="00017045" w:rsidRDefault="008A1864" w:rsidP="008A1864">
      <w:pPr>
        <w:jc w:val="both"/>
        <w:rPr>
          <w:bCs/>
          <w:iCs/>
          <w:color w:val="000000"/>
        </w:rPr>
      </w:pPr>
      <w:r w:rsidRPr="00017045">
        <w:t>Максимальный разовый выброс, г/</w:t>
      </w:r>
      <w:r w:rsidR="00190977" w:rsidRPr="00017045">
        <w:t>с,</w:t>
      </w:r>
      <w:r w:rsidRPr="00017045">
        <w:t xml:space="preserve"> </w:t>
      </w:r>
      <w:r w:rsidRPr="00017045">
        <w:rPr>
          <w:bCs/>
          <w:iCs/>
          <w:lang w:val="en-US"/>
        </w:rPr>
        <w:t>G</w:t>
      </w:r>
      <w:r w:rsidRPr="00017045">
        <w:rPr>
          <w:bCs/>
          <w:iCs/>
        </w:rPr>
        <w:t xml:space="preserve"> = 0,0028 * 10 ^ 6 / 3600 * 3968 = 0</w:t>
      </w:r>
      <w:r w:rsidR="00EC4871" w:rsidRPr="00017045">
        <w:rPr>
          <w:bCs/>
          <w:iCs/>
        </w:rPr>
        <w:t>,</w:t>
      </w:r>
      <w:r w:rsidRPr="00017045">
        <w:rPr>
          <w:bCs/>
          <w:iCs/>
        </w:rPr>
        <w:t>00019601 г/с</w:t>
      </w:r>
    </w:p>
    <w:p w14:paraId="1CD8504F" w14:textId="77777777" w:rsidR="008A1864" w:rsidRPr="00017045" w:rsidRDefault="008A1864" w:rsidP="008A1864">
      <w:pPr>
        <w:jc w:val="both"/>
        <w:rPr>
          <w:color w:val="000000"/>
          <w:lang w:val="ru-KZ"/>
        </w:rPr>
      </w:pPr>
    </w:p>
    <w:p w14:paraId="2D2DEEBA" w14:textId="04F983B8" w:rsidR="00190977" w:rsidRPr="00017045" w:rsidRDefault="00190977" w:rsidP="00190977">
      <w:pPr>
        <w:rPr>
          <w:b/>
          <w:bCs/>
          <w:i/>
          <w:iCs/>
          <w:color w:val="000000"/>
          <w:u w:val="single"/>
          <w:lang w:val="ru-KZ"/>
        </w:rPr>
      </w:pPr>
      <w:r w:rsidRPr="00017045">
        <w:rPr>
          <w:b/>
          <w:bCs/>
          <w:i/>
          <w:iCs/>
          <w:color w:val="000000"/>
          <w:u w:val="single"/>
          <w:lang w:val="ru-KZ"/>
        </w:rPr>
        <w:t xml:space="preserve">Примесь: 0635 </w:t>
      </w:r>
      <w:proofErr w:type="spellStart"/>
      <w:r w:rsidRPr="00017045">
        <w:rPr>
          <w:b/>
          <w:bCs/>
          <w:i/>
          <w:iCs/>
          <w:color w:val="000000"/>
          <w:u w:val="single"/>
          <w:lang w:val="ru-KZ"/>
        </w:rPr>
        <w:t>Алкилбензолы</w:t>
      </w:r>
      <w:proofErr w:type="spellEnd"/>
      <w:r w:rsidRPr="00017045">
        <w:rPr>
          <w:b/>
          <w:bCs/>
          <w:i/>
          <w:iCs/>
          <w:color w:val="000000"/>
          <w:u w:val="single"/>
          <w:lang w:val="ru-KZ"/>
        </w:rPr>
        <w:t xml:space="preserve"> на основе олефинов С11-14 (жидкие ПАВ)</w:t>
      </w:r>
    </w:p>
    <w:p w14:paraId="562C127C" w14:textId="77777777" w:rsidR="00190977" w:rsidRPr="00017045" w:rsidRDefault="00190977" w:rsidP="00190977">
      <w:pPr>
        <w:jc w:val="center"/>
        <w:rPr>
          <w:b/>
          <w:bCs/>
          <w:i/>
          <w:iCs/>
          <w:color w:val="000000"/>
          <w:u w:val="single"/>
          <w:lang w:val="ru-KZ"/>
        </w:rPr>
      </w:pPr>
    </w:p>
    <w:p w14:paraId="73CE12BC" w14:textId="5C4C59A0" w:rsidR="00190977" w:rsidRPr="00017045" w:rsidRDefault="00190977" w:rsidP="00190977">
      <w:pPr>
        <w:tabs>
          <w:tab w:val="left" w:pos="228"/>
        </w:tabs>
        <w:rPr>
          <w:color w:val="000000"/>
          <w:lang w:val="ru-KZ"/>
        </w:rPr>
      </w:pPr>
      <w:r w:rsidRPr="00017045">
        <w:rPr>
          <w:color w:val="000000"/>
          <w:lang w:val="ru-KZ"/>
        </w:rPr>
        <w:t xml:space="preserve">Расход активного сырья: 200 т/год </w:t>
      </w:r>
    </w:p>
    <w:p w14:paraId="43B1A185" w14:textId="77777777" w:rsidR="00190977" w:rsidRPr="00017045" w:rsidRDefault="00190977" w:rsidP="00190977">
      <w:pPr>
        <w:tabs>
          <w:tab w:val="left" w:pos="228"/>
        </w:tabs>
        <w:jc w:val="both"/>
        <w:rPr>
          <w:color w:val="000000"/>
          <w:lang w:val="ru-KZ"/>
        </w:rPr>
      </w:pPr>
    </w:p>
    <w:p w14:paraId="108E4276" w14:textId="1895700A" w:rsidR="00190977" w:rsidRPr="00017045" w:rsidRDefault="00190977" w:rsidP="00190977">
      <w:pPr>
        <w:tabs>
          <w:tab w:val="left" w:pos="228"/>
        </w:tabs>
        <w:jc w:val="both"/>
        <w:rPr>
          <w:color w:val="000000"/>
          <w:lang w:val="ru-KZ"/>
        </w:rPr>
      </w:pPr>
      <w:r w:rsidRPr="00017045">
        <w:rPr>
          <w:color w:val="000000"/>
          <w:lang w:val="ru-KZ"/>
        </w:rPr>
        <w:t>Валовый выброс, т/год M = 200 т/год * 0,00001 = 0,002 т/год</w:t>
      </w:r>
    </w:p>
    <w:p w14:paraId="3C9865DC" w14:textId="158155E4" w:rsidR="00190977" w:rsidRPr="00017045" w:rsidRDefault="00190977" w:rsidP="00190977">
      <w:pPr>
        <w:jc w:val="both"/>
        <w:rPr>
          <w:bCs/>
          <w:iCs/>
          <w:color w:val="000000"/>
        </w:rPr>
      </w:pPr>
      <w:r w:rsidRPr="00017045">
        <w:t xml:space="preserve">Максимальный разовый выброс, г/с, </w:t>
      </w:r>
      <w:r w:rsidRPr="00017045">
        <w:rPr>
          <w:bCs/>
          <w:iCs/>
          <w:lang w:val="en-US"/>
        </w:rPr>
        <w:t>G</w:t>
      </w:r>
      <w:r w:rsidRPr="00017045">
        <w:rPr>
          <w:bCs/>
          <w:iCs/>
        </w:rPr>
        <w:t xml:space="preserve"> = 0,002 * 10 ^ 6 / 3600 * 3968 = 0</w:t>
      </w:r>
      <w:r w:rsidR="00EC4871" w:rsidRPr="00017045">
        <w:rPr>
          <w:bCs/>
          <w:iCs/>
        </w:rPr>
        <w:t>,</w:t>
      </w:r>
      <w:r w:rsidRPr="00017045">
        <w:rPr>
          <w:bCs/>
          <w:iCs/>
        </w:rPr>
        <w:t>00014001 г/с</w:t>
      </w:r>
    </w:p>
    <w:p w14:paraId="1218053B" w14:textId="77777777" w:rsidR="00C65767" w:rsidRPr="00017045" w:rsidRDefault="00C65767" w:rsidP="008A1864">
      <w:pPr>
        <w:rPr>
          <w:color w:val="000000"/>
        </w:rPr>
      </w:pPr>
    </w:p>
    <w:p w14:paraId="658A30F3" w14:textId="77777777" w:rsidR="00EC4871" w:rsidRPr="00017045" w:rsidRDefault="00EC4871" w:rsidP="00EC4871">
      <w:pPr>
        <w:rPr>
          <w:color w:val="000000"/>
        </w:rPr>
      </w:pPr>
      <w:r w:rsidRPr="00017045">
        <w:rPr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C4871" w:rsidRPr="00017045" w14:paraId="3F3287FC" w14:textId="77777777" w:rsidTr="00DD63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CFF" w14:textId="77777777" w:rsidR="00EC4871" w:rsidRPr="00017045" w:rsidRDefault="00EC4871" w:rsidP="00DD6377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09A2" w14:textId="77777777" w:rsidR="00EC4871" w:rsidRPr="00017045" w:rsidRDefault="00EC4871" w:rsidP="00DD6377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7220" w14:textId="77777777" w:rsidR="00EC4871" w:rsidRPr="00017045" w:rsidRDefault="00EC4871" w:rsidP="00DD6377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3EF8" w14:textId="77777777" w:rsidR="00EC4871" w:rsidRPr="00017045" w:rsidRDefault="00EC4871" w:rsidP="00DD6377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т/год</w:t>
            </w:r>
          </w:p>
        </w:tc>
      </w:tr>
      <w:tr w:rsidR="00EC4871" w:rsidRPr="00017045" w14:paraId="11805FB4" w14:textId="77777777" w:rsidTr="00DD63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ADD" w14:textId="14E5D77F" w:rsidR="00EC4871" w:rsidRPr="00017045" w:rsidRDefault="00EC4871" w:rsidP="00DD6377">
            <w:pPr>
              <w:rPr>
                <w:color w:val="000000"/>
              </w:rPr>
            </w:pPr>
            <w:r w:rsidRPr="00017045">
              <w:rPr>
                <w:color w:val="000000"/>
              </w:rPr>
              <w:t>0635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B5F" w14:textId="0C85E6FE" w:rsidR="00EC4871" w:rsidRPr="00017045" w:rsidRDefault="00EC4871" w:rsidP="00DD6377">
            <w:pPr>
              <w:rPr>
                <w:color w:val="000000"/>
              </w:rPr>
            </w:pPr>
            <w:proofErr w:type="spellStart"/>
            <w:r w:rsidRPr="00017045">
              <w:rPr>
                <w:color w:val="000000"/>
              </w:rPr>
              <w:t>Алкилбензолы</w:t>
            </w:r>
            <w:proofErr w:type="spellEnd"/>
            <w:r w:rsidRPr="00017045">
              <w:rPr>
                <w:color w:val="000000"/>
              </w:rPr>
              <w:t xml:space="preserve"> на основе олефинов С11-14 (жидкие ПАВ)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8000" w14:textId="6C564F5C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0.00014001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439" w14:textId="7E85E0E0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</w:t>
            </w:r>
            <w:r w:rsidR="00017045">
              <w:rPr>
                <w:color w:val="000000"/>
              </w:rPr>
              <w:t>.</w:t>
            </w:r>
            <w:r w:rsidRPr="00017045">
              <w:rPr>
                <w:color w:val="000000"/>
              </w:rPr>
              <w:t>002</w:t>
            </w:r>
          </w:p>
        </w:tc>
      </w:tr>
      <w:tr w:rsidR="00EC4871" w:rsidRPr="00017045" w14:paraId="04FCB0B5" w14:textId="77777777" w:rsidTr="00DD63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C93" w14:textId="2EF203A9" w:rsidR="00EC4871" w:rsidRPr="00017045" w:rsidRDefault="00EC4871" w:rsidP="00DD6377">
            <w:pPr>
              <w:rPr>
                <w:color w:val="000000"/>
              </w:rPr>
            </w:pPr>
            <w:r w:rsidRPr="00017045">
              <w:rPr>
                <w:color w:val="000000"/>
              </w:rPr>
              <w:t>1078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F03" w14:textId="1EFDA303" w:rsidR="00EC4871" w:rsidRPr="00017045" w:rsidRDefault="00EC4871" w:rsidP="00DD6377">
            <w:pPr>
              <w:rPr>
                <w:color w:val="000000"/>
              </w:rPr>
            </w:pPr>
            <w:r w:rsidRPr="00017045">
              <w:rPr>
                <w:color w:val="000000"/>
              </w:rPr>
              <w:t>Этан-1,2-диол (Гликоль, Этиленгликоль)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4FD" w14:textId="28903407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0.00019601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D203" w14:textId="642C758E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0.0028</w:t>
            </w:r>
          </w:p>
        </w:tc>
      </w:tr>
      <w:tr w:rsidR="00EC4871" w:rsidRPr="00017045" w14:paraId="2A660A4F" w14:textId="77777777" w:rsidTr="00DD63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DB8" w14:textId="6E0A0C76" w:rsidR="00EC4871" w:rsidRPr="00017045" w:rsidRDefault="00EC4871" w:rsidP="00DD6377">
            <w:pPr>
              <w:rPr>
                <w:color w:val="000000"/>
              </w:rPr>
            </w:pPr>
            <w:r w:rsidRPr="00017045">
              <w:rPr>
                <w:color w:val="000000"/>
              </w:rPr>
              <w:t>1328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EE00" w14:textId="21853557" w:rsidR="00EC4871" w:rsidRPr="00017045" w:rsidRDefault="00EC4871" w:rsidP="00DD6377">
            <w:pPr>
              <w:rPr>
                <w:color w:val="000000"/>
              </w:rPr>
            </w:pPr>
            <w:proofErr w:type="spellStart"/>
            <w:r w:rsidRPr="00017045">
              <w:rPr>
                <w:color w:val="000000"/>
              </w:rPr>
              <w:t>Пентандиаль</w:t>
            </w:r>
            <w:proofErr w:type="spellEnd"/>
            <w:r w:rsidRPr="00017045">
              <w:rPr>
                <w:color w:val="000000"/>
              </w:rPr>
              <w:t xml:space="preserve"> (</w:t>
            </w:r>
            <w:proofErr w:type="spellStart"/>
            <w:r w:rsidRPr="00017045">
              <w:rPr>
                <w:color w:val="000000"/>
              </w:rPr>
              <w:t>Глутаральдегид</w:t>
            </w:r>
            <w:proofErr w:type="spellEnd"/>
            <w:r w:rsidRPr="00017045">
              <w:rPr>
                <w:color w:val="000000"/>
              </w:rPr>
              <w:t xml:space="preserve">, </w:t>
            </w:r>
            <w:proofErr w:type="spellStart"/>
            <w:r w:rsidRPr="00017045">
              <w:rPr>
                <w:color w:val="000000"/>
              </w:rPr>
              <w:t>Глутаровый</w:t>
            </w:r>
            <w:proofErr w:type="spellEnd"/>
            <w:r w:rsidRPr="00017045">
              <w:rPr>
                <w:color w:val="000000"/>
              </w:rPr>
              <w:t xml:space="preserve"> альдегид)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E0B" w14:textId="42106B69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0.0000297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FE1" w14:textId="4820F81C" w:rsidR="00EC4871" w:rsidRPr="00017045" w:rsidRDefault="00EC4871" w:rsidP="00DD6377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0.000425</w:t>
            </w:r>
          </w:p>
        </w:tc>
      </w:tr>
    </w:tbl>
    <w:p w14:paraId="13EF6422" w14:textId="77777777" w:rsidR="008A1864" w:rsidRPr="00017045" w:rsidRDefault="008A1864" w:rsidP="00D35783">
      <w:pPr>
        <w:rPr>
          <w:b/>
          <w:bCs/>
          <w:color w:val="000000"/>
        </w:rPr>
      </w:pPr>
    </w:p>
    <w:p w14:paraId="6D1CF938" w14:textId="28FAA390" w:rsidR="00A227AD" w:rsidRPr="00017045" w:rsidRDefault="00A227AD" w:rsidP="00A227AD">
      <w:pPr>
        <w:rPr>
          <w:color w:val="000000"/>
        </w:rPr>
      </w:pPr>
      <w:r w:rsidRPr="00017045">
        <w:rPr>
          <w:color w:val="000000"/>
        </w:rPr>
        <w:t>Итого</w:t>
      </w:r>
      <w:r>
        <w:rPr>
          <w:color w:val="000000"/>
        </w:rPr>
        <w:t xml:space="preserve"> с очисткой</w:t>
      </w:r>
      <w:r w:rsidRPr="00017045">
        <w:rPr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27AD" w:rsidRPr="00017045" w14:paraId="1A436510" w14:textId="77777777" w:rsidTr="00506A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D5E1" w14:textId="77777777" w:rsidR="00A227AD" w:rsidRPr="00017045" w:rsidRDefault="00A227AD" w:rsidP="00506AA6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C804" w14:textId="77777777" w:rsidR="00A227AD" w:rsidRPr="00017045" w:rsidRDefault="00A227AD" w:rsidP="00506AA6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32E6" w14:textId="77777777" w:rsidR="00A227AD" w:rsidRPr="00017045" w:rsidRDefault="00A227AD" w:rsidP="00506AA6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555" w14:textId="77777777" w:rsidR="00A227AD" w:rsidRPr="00017045" w:rsidRDefault="00A227AD" w:rsidP="00506AA6">
            <w:pPr>
              <w:jc w:val="center"/>
              <w:rPr>
                <w:b/>
                <w:i/>
                <w:color w:val="000000"/>
              </w:rPr>
            </w:pPr>
            <w:r w:rsidRPr="00017045">
              <w:rPr>
                <w:b/>
                <w:i/>
                <w:color w:val="000000"/>
              </w:rPr>
              <w:t>Выброс т/год</w:t>
            </w:r>
          </w:p>
        </w:tc>
      </w:tr>
      <w:tr w:rsidR="00A227AD" w:rsidRPr="00017045" w14:paraId="6558B683" w14:textId="77777777" w:rsidTr="00506A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FB8" w14:textId="77777777" w:rsidR="00A227AD" w:rsidRPr="00017045" w:rsidRDefault="00A227AD" w:rsidP="00506AA6">
            <w:pPr>
              <w:rPr>
                <w:color w:val="000000"/>
              </w:rPr>
            </w:pPr>
            <w:r w:rsidRPr="00017045">
              <w:rPr>
                <w:color w:val="000000"/>
              </w:rPr>
              <w:t>0635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6591" w14:textId="77777777" w:rsidR="00A227AD" w:rsidRPr="00017045" w:rsidRDefault="00A227AD" w:rsidP="00506AA6">
            <w:pPr>
              <w:rPr>
                <w:color w:val="000000"/>
              </w:rPr>
            </w:pPr>
            <w:proofErr w:type="spellStart"/>
            <w:r w:rsidRPr="00017045">
              <w:rPr>
                <w:color w:val="000000"/>
              </w:rPr>
              <w:t>Алкилбензолы</w:t>
            </w:r>
            <w:proofErr w:type="spellEnd"/>
            <w:r w:rsidRPr="00017045">
              <w:rPr>
                <w:color w:val="000000"/>
              </w:rPr>
              <w:t xml:space="preserve"> на основе олефинов С11-14 (жидкие ПАВ)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FB5" w14:textId="24E730C1" w:rsidR="00A227AD" w:rsidRPr="00017045" w:rsidRDefault="00331475" w:rsidP="00506A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0.000005604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91C" w14:textId="004E6ABC" w:rsidR="00A227AD" w:rsidRPr="00017045" w:rsidRDefault="00331475" w:rsidP="00506A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0.00008</w:t>
            </w:r>
          </w:p>
        </w:tc>
      </w:tr>
      <w:tr w:rsidR="00A227AD" w:rsidRPr="00017045" w14:paraId="24563AEF" w14:textId="77777777" w:rsidTr="00506A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CA6" w14:textId="77777777" w:rsidR="00A227AD" w:rsidRPr="00017045" w:rsidRDefault="00A227AD" w:rsidP="00506AA6">
            <w:pPr>
              <w:rPr>
                <w:color w:val="000000"/>
              </w:rPr>
            </w:pPr>
            <w:r w:rsidRPr="00017045">
              <w:rPr>
                <w:color w:val="000000"/>
              </w:rPr>
              <w:t>1078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E5DA" w14:textId="77777777" w:rsidR="00A227AD" w:rsidRPr="00017045" w:rsidRDefault="00A227AD" w:rsidP="00506AA6">
            <w:pPr>
              <w:rPr>
                <w:color w:val="000000"/>
              </w:rPr>
            </w:pPr>
            <w:r w:rsidRPr="00017045">
              <w:rPr>
                <w:color w:val="000000"/>
              </w:rPr>
              <w:t>Этан-1,2-диол (Гликоль, Этиленгликоль)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2DB" w14:textId="7DD367CD" w:rsidR="00A227AD" w:rsidRPr="00017045" w:rsidRDefault="00A227AD" w:rsidP="00506AA6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</w:t>
            </w:r>
            <w:r w:rsidR="00331475">
              <w:rPr>
                <w:color w:val="000000"/>
              </w:rPr>
              <w:t>0078404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A0C" w14:textId="16D733E6" w:rsidR="00A227AD" w:rsidRPr="00017045" w:rsidRDefault="00A227AD" w:rsidP="00506AA6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</w:t>
            </w:r>
            <w:r w:rsidR="00331475">
              <w:rPr>
                <w:color w:val="000000"/>
              </w:rPr>
              <w:t>01120</w:t>
            </w:r>
          </w:p>
        </w:tc>
      </w:tr>
      <w:tr w:rsidR="00A227AD" w:rsidRPr="00017045" w14:paraId="402BF6D4" w14:textId="77777777" w:rsidTr="00506A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DF" w14:textId="77777777" w:rsidR="00A227AD" w:rsidRPr="00017045" w:rsidRDefault="00A227AD" w:rsidP="00506AA6">
            <w:pPr>
              <w:rPr>
                <w:color w:val="000000"/>
              </w:rPr>
            </w:pPr>
            <w:r w:rsidRPr="00017045">
              <w:rPr>
                <w:color w:val="000000"/>
              </w:rPr>
              <w:t>1328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2C96" w14:textId="77777777" w:rsidR="00A227AD" w:rsidRPr="00017045" w:rsidRDefault="00A227AD" w:rsidP="00506AA6">
            <w:pPr>
              <w:rPr>
                <w:color w:val="000000"/>
              </w:rPr>
            </w:pPr>
            <w:proofErr w:type="spellStart"/>
            <w:r w:rsidRPr="00017045">
              <w:rPr>
                <w:color w:val="000000"/>
              </w:rPr>
              <w:t>Пентандиаль</w:t>
            </w:r>
            <w:proofErr w:type="spellEnd"/>
            <w:r w:rsidRPr="00017045">
              <w:rPr>
                <w:color w:val="000000"/>
              </w:rPr>
              <w:t xml:space="preserve"> (</w:t>
            </w:r>
            <w:proofErr w:type="spellStart"/>
            <w:r w:rsidRPr="00017045">
              <w:rPr>
                <w:color w:val="000000"/>
              </w:rPr>
              <w:t>Глутаральдегид</w:t>
            </w:r>
            <w:proofErr w:type="spellEnd"/>
            <w:r w:rsidRPr="00017045">
              <w:rPr>
                <w:color w:val="000000"/>
              </w:rPr>
              <w:t xml:space="preserve">, </w:t>
            </w:r>
            <w:proofErr w:type="spellStart"/>
            <w:r w:rsidRPr="00017045">
              <w:rPr>
                <w:color w:val="000000"/>
              </w:rPr>
              <w:t>Глутаровый</w:t>
            </w:r>
            <w:proofErr w:type="spellEnd"/>
            <w:r w:rsidRPr="00017045">
              <w:rPr>
                <w:color w:val="000000"/>
              </w:rPr>
              <w:t xml:space="preserve"> альдегид)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F4A" w14:textId="3E0EDA58" w:rsidR="00A227AD" w:rsidRPr="00017045" w:rsidRDefault="00A227AD" w:rsidP="00506AA6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0.0000</w:t>
            </w:r>
            <w:r w:rsidR="00331475">
              <w:rPr>
                <w:color w:val="000000"/>
              </w:rPr>
              <w:t>01188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F795" w14:textId="6EBCEFA3" w:rsidR="00A227AD" w:rsidRPr="00017045" w:rsidRDefault="00A227AD" w:rsidP="00506AA6">
            <w:pPr>
              <w:jc w:val="right"/>
              <w:rPr>
                <w:color w:val="000000"/>
              </w:rPr>
            </w:pPr>
            <w:r w:rsidRPr="00017045">
              <w:rPr>
                <w:color w:val="000000"/>
              </w:rPr>
              <w:t>0.000</w:t>
            </w:r>
            <w:r w:rsidR="00331475">
              <w:rPr>
                <w:color w:val="000000"/>
              </w:rPr>
              <w:t>017</w:t>
            </w:r>
          </w:p>
        </w:tc>
      </w:tr>
    </w:tbl>
    <w:p w14:paraId="6C0EF875" w14:textId="77777777" w:rsidR="008A1864" w:rsidRDefault="008A1864" w:rsidP="00D35783">
      <w:pPr>
        <w:rPr>
          <w:b/>
          <w:bCs/>
          <w:color w:val="000000"/>
          <w:lang w:val="en-US"/>
        </w:rPr>
      </w:pPr>
    </w:p>
    <w:p w14:paraId="1DDE9A6D" w14:textId="77777777" w:rsidR="000B7441" w:rsidRPr="000B7441" w:rsidRDefault="000B7441" w:rsidP="00D35783">
      <w:pPr>
        <w:rPr>
          <w:b/>
          <w:bCs/>
          <w:color w:val="000000"/>
          <w:lang w:val="en-US"/>
        </w:rPr>
      </w:pPr>
    </w:p>
    <w:p w14:paraId="00641870" w14:textId="52806C59" w:rsidR="00D35783" w:rsidRPr="00017045" w:rsidRDefault="00D35783" w:rsidP="00D35783">
      <w:pPr>
        <w:rPr>
          <w:b/>
          <w:bCs/>
          <w:color w:val="000000"/>
        </w:rPr>
      </w:pPr>
      <w:r w:rsidRPr="00017045">
        <w:rPr>
          <w:b/>
          <w:bCs/>
          <w:color w:val="000000"/>
        </w:rPr>
        <w:t>Источник загрязнения: 000</w:t>
      </w:r>
      <w:r w:rsidR="00951043" w:rsidRPr="00017045">
        <w:rPr>
          <w:b/>
          <w:bCs/>
          <w:color w:val="000000"/>
        </w:rPr>
        <w:t>3</w:t>
      </w:r>
      <w:r w:rsidRPr="00017045">
        <w:rPr>
          <w:b/>
          <w:bCs/>
          <w:color w:val="000000"/>
        </w:rPr>
        <w:t>, Вытяжн</w:t>
      </w:r>
      <w:r w:rsidR="00951043" w:rsidRPr="00017045">
        <w:rPr>
          <w:b/>
          <w:bCs/>
          <w:color w:val="000000"/>
        </w:rPr>
        <w:t>ой зонт</w:t>
      </w:r>
    </w:p>
    <w:p w14:paraId="29F9738A" w14:textId="4B24EB14" w:rsidR="00D35783" w:rsidRPr="00017045" w:rsidRDefault="00D35783" w:rsidP="00D35783">
      <w:pPr>
        <w:rPr>
          <w:b/>
          <w:bCs/>
        </w:rPr>
      </w:pPr>
      <w:r w:rsidRPr="00017045">
        <w:rPr>
          <w:b/>
          <w:bCs/>
          <w:color w:val="000000"/>
        </w:rPr>
        <w:t>Источник выделения: 000</w:t>
      </w:r>
      <w:r w:rsidR="00951043" w:rsidRPr="00017045">
        <w:rPr>
          <w:b/>
          <w:bCs/>
          <w:color w:val="000000"/>
        </w:rPr>
        <w:t>3</w:t>
      </w:r>
      <w:r w:rsidRPr="00017045">
        <w:rPr>
          <w:b/>
          <w:bCs/>
          <w:color w:val="000000"/>
        </w:rPr>
        <w:t xml:space="preserve"> 01, Узел расстраивания и порционной загрузки сухого сырья (гидроксида натрия и солей).</w:t>
      </w:r>
    </w:p>
    <w:p w14:paraId="5A101071" w14:textId="77777777" w:rsidR="00D35783" w:rsidRPr="00017045" w:rsidRDefault="00D35783" w:rsidP="00D35783"/>
    <w:p w14:paraId="2930D586" w14:textId="77777777" w:rsidR="00D35783" w:rsidRPr="00017045" w:rsidRDefault="00D35783" w:rsidP="00D35783">
      <w:r w:rsidRPr="00017045">
        <w:t>Список литературы:</w:t>
      </w:r>
    </w:p>
    <w:p w14:paraId="517C4E18" w14:textId="77777777" w:rsidR="00D35783" w:rsidRPr="00017045" w:rsidRDefault="00D35783" w:rsidP="00D35783">
      <w:r w:rsidRPr="00017045">
        <w:t>1.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CCD572" w14:textId="77777777" w:rsidR="00D35783" w:rsidRPr="00017045" w:rsidRDefault="00D35783" w:rsidP="00D35783">
      <w:r w:rsidRPr="00017045">
        <w:t>Приложение №11 к Приказу Министра охраны окружающей среды Республики Казахстан от 18.04.2008 №100-п</w:t>
      </w:r>
    </w:p>
    <w:p w14:paraId="57FFC145" w14:textId="23C96342" w:rsidR="00D35783" w:rsidRPr="00017045" w:rsidRDefault="00D35783" w:rsidP="00D35783">
      <w:r w:rsidRPr="00017045"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r w:rsidRPr="00017045">
        <w:rPr>
          <w:lang w:val="en-US"/>
        </w:rPr>
        <w:t>C</w:t>
      </w:r>
      <w:r w:rsidRPr="00017045">
        <w:t>Пб, НИИ Атмосфера, 2005</w:t>
      </w:r>
    </w:p>
    <w:p w14:paraId="09A647EA" w14:textId="77777777" w:rsidR="00D35783" w:rsidRPr="00017045" w:rsidRDefault="00D35783" w:rsidP="00D35783">
      <w:r w:rsidRPr="00017045">
        <w:t>Тип источника выделения: Погрузочно-разгрузочные работы, пересыпки, статическое хранение пылящих материалов</w:t>
      </w:r>
    </w:p>
    <w:p w14:paraId="4B21994C" w14:textId="77777777" w:rsidR="00D35783" w:rsidRPr="00017045" w:rsidRDefault="00D35783" w:rsidP="00D35783"/>
    <w:p w14:paraId="6302E8C6" w14:textId="77777777" w:rsidR="00D35783" w:rsidRPr="00017045" w:rsidRDefault="00D35783" w:rsidP="00D35783">
      <w:r w:rsidRPr="00017045">
        <w:t>п.3.</w:t>
      </w:r>
      <w:proofErr w:type="gramStart"/>
      <w:r w:rsidRPr="00017045">
        <w:t>1.Погрузочно</w:t>
      </w:r>
      <w:proofErr w:type="gramEnd"/>
      <w:r w:rsidRPr="00017045">
        <w:t>-разгрузочные работы, пересыпки пылящих материалов</w:t>
      </w:r>
    </w:p>
    <w:p w14:paraId="23FC4152" w14:textId="1F62AA9A" w:rsidR="00636F93" w:rsidRPr="00017045" w:rsidRDefault="00D35783" w:rsidP="00D35783">
      <w:r w:rsidRPr="00017045">
        <w:t xml:space="preserve">Материал: </w:t>
      </w:r>
      <w:r w:rsidR="00636F93" w:rsidRPr="00017045">
        <w:t>Натрия гидроокись (Щелочь)</w:t>
      </w:r>
    </w:p>
    <w:p w14:paraId="492EF396" w14:textId="20A7AB22" w:rsidR="00D35783" w:rsidRPr="00017045" w:rsidRDefault="00D35783" w:rsidP="00D35783">
      <w:pPr>
        <w:rPr>
          <w:b/>
        </w:rPr>
      </w:pPr>
      <w:r w:rsidRPr="00017045">
        <w:t>Весовая доля пылевой фракции в материале(табл.3.1.1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= </w:t>
      </w:r>
      <w:r w:rsidRPr="00017045">
        <w:rPr>
          <w:b/>
        </w:rPr>
        <w:t>0.0</w:t>
      </w:r>
      <w:r w:rsidR="00636F93" w:rsidRPr="00017045">
        <w:rPr>
          <w:b/>
        </w:rPr>
        <w:t>3</w:t>
      </w:r>
    </w:p>
    <w:p w14:paraId="29438C46" w14:textId="4BFB1238" w:rsidR="00D35783" w:rsidRPr="00017045" w:rsidRDefault="00D35783" w:rsidP="00D35783">
      <w:pPr>
        <w:rPr>
          <w:b/>
        </w:rPr>
      </w:pPr>
      <w:r w:rsidRPr="00017045">
        <w:t>Доля пыли, переходящей в аэрозоль(табл.3.1.1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= </w:t>
      </w:r>
      <w:r w:rsidRPr="00017045">
        <w:rPr>
          <w:b/>
        </w:rPr>
        <w:t>0.0</w:t>
      </w:r>
      <w:r w:rsidR="00636F93" w:rsidRPr="00017045">
        <w:rPr>
          <w:b/>
        </w:rPr>
        <w:t>2</w:t>
      </w:r>
    </w:p>
    <w:p w14:paraId="1F692303" w14:textId="77777777" w:rsidR="00D35783" w:rsidRPr="00017045" w:rsidRDefault="00D35783" w:rsidP="00D35783">
      <w:pPr>
        <w:rPr>
          <w:b/>
        </w:rPr>
      </w:pPr>
    </w:p>
    <w:p w14:paraId="4A12FCC7" w14:textId="4FD7B166" w:rsidR="00D35783" w:rsidRPr="00017045" w:rsidRDefault="00766336" w:rsidP="00D35783">
      <w:pPr>
        <w:rPr>
          <w:b/>
          <w:i/>
          <w:u w:val="single"/>
        </w:rPr>
      </w:pPr>
      <w:r w:rsidRPr="00017045">
        <w:rPr>
          <w:b/>
          <w:i/>
          <w:u w:val="single"/>
        </w:rPr>
        <w:t>Примесь: 0150 Натрий гидроксид (Натр едкий, Сода каустическая)</w:t>
      </w:r>
    </w:p>
    <w:p w14:paraId="557827F2" w14:textId="77777777" w:rsidR="00D35783" w:rsidRPr="00017045" w:rsidRDefault="00D35783" w:rsidP="00D35783">
      <w:r w:rsidRPr="00017045">
        <w:t xml:space="preserve">Материал </w:t>
      </w:r>
      <w:proofErr w:type="spellStart"/>
      <w:r w:rsidRPr="00017045">
        <w:t>негранулирован</w:t>
      </w:r>
      <w:proofErr w:type="spellEnd"/>
      <w:r w:rsidRPr="00017045">
        <w:t xml:space="preserve">. Коэффициент </w:t>
      </w:r>
      <w:r w:rsidRPr="00017045">
        <w:rPr>
          <w:lang w:val="en-US"/>
        </w:rPr>
        <w:t>Ke</w:t>
      </w:r>
      <w:r w:rsidRPr="00017045">
        <w:t xml:space="preserve"> принимается равным 1</w:t>
      </w:r>
    </w:p>
    <w:p w14:paraId="7DA15DF4" w14:textId="79E5C24E" w:rsidR="00D35783" w:rsidRPr="00017045" w:rsidRDefault="00D35783" w:rsidP="00D35783">
      <w:r w:rsidRPr="00017045">
        <w:t xml:space="preserve">Степень открытости: </w:t>
      </w:r>
      <w:r w:rsidR="00636F93" w:rsidRPr="00017045">
        <w:t xml:space="preserve">открыт </w:t>
      </w:r>
      <w:r w:rsidRPr="00017045">
        <w:t xml:space="preserve">с </w:t>
      </w:r>
      <w:proofErr w:type="gramStart"/>
      <w:r w:rsidR="00636F93" w:rsidRPr="00017045">
        <w:t>1</w:t>
      </w:r>
      <w:r w:rsidRPr="00017045">
        <w:t>-</w:t>
      </w:r>
      <w:r w:rsidR="00636F93" w:rsidRPr="00017045">
        <w:t>ой</w:t>
      </w:r>
      <w:proofErr w:type="gramEnd"/>
      <w:r w:rsidRPr="00017045">
        <w:t xml:space="preserve"> сторон</w:t>
      </w:r>
      <w:r w:rsidR="00636F93" w:rsidRPr="00017045">
        <w:t>ы</w:t>
      </w:r>
    </w:p>
    <w:p w14:paraId="329E6130" w14:textId="77777777" w:rsidR="00D35783" w:rsidRPr="00017045" w:rsidRDefault="00D35783" w:rsidP="00D35783">
      <w:r w:rsidRPr="00017045">
        <w:t>Загрузочный рукав не применяется</w:t>
      </w:r>
    </w:p>
    <w:p w14:paraId="0103388C" w14:textId="70E8AD43" w:rsidR="00D35783" w:rsidRPr="00017045" w:rsidRDefault="00D35783" w:rsidP="00D35783">
      <w:pPr>
        <w:rPr>
          <w:b/>
        </w:rPr>
      </w:pPr>
      <w:r w:rsidRPr="00017045">
        <w:t>Коэффициент, учитывающий степень защищенности узла(табл.3.1.3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= </w:t>
      </w:r>
      <w:r w:rsidR="00636F93" w:rsidRPr="00017045">
        <w:rPr>
          <w:b/>
        </w:rPr>
        <w:t>0.1</w:t>
      </w:r>
    </w:p>
    <w:p w14:paraId="2EAFCD1B" w14:textId="77777777" w:rsidR="005F6F8D" w:rsidRPr="00017045" w:rsidRDefault="005F6F8D" w:rsidP="005F6F8D">
      <w:pPr>
        <w:rPr>
          <w:b/>
        </w:rPr>
      </w:pPr>
      <w:r w:rsidRPr="00017045">
        <w:lastRenderedPageBreak/>
        <w:t>Скорость ветра (среднегодовая), м/</w:t>
      </w:r>
      <w:proofErr w:type="gramStart"/>
      <w:r w:rsidRPr="00017045">
        <w:t>с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= </w:t>
      </w:r>
      <w:r w:rsidRPr="00017045">
        <w:rPr>
          <w:b/>
        </w:rPr>
        <w:t>&lt;2</w:t>
      </w:r>
    </w:p>
    <w:p w14:paraId="295C4FD0" w14:textId="77777777" w:rsidR="005F6F8D" w:rsidRPr="00017045" w:rsidRDefault="005F6F8D" w:rsidP="005F6F8D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среднегодовую скорость ветра(табл.3.1.2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= </w:t>
      </w:r>
      <w:r w:rsidRPr="00017045">
        <w:rPr>
          <w:b/>
        </w:rPr>
        <w:t>1</w:t>
      </w:r>
    </w:p>
    <w:p w14:paraId="556EB195" w14:textId="77777777" w:rsidR="005F6F8D" w:rsidRPr="00017045" w:rsidRDefault="005F6F8D" w:rsidP="005F6F8D">
      <w:pPr>
        <w:rPr>
          <w:b/>
        </w:rPr>
      </w:pPr>
      <w:r w:rsidRPr="00017045">
        <w:t>Скорость ветра (максимальная), м/</w:t>
      </w:r>
      <w:proofErr w:type="gramStart"/>
      <w:r w:rsidRPr="00017045">
        <w:rPr>
          <w:lang w:val="en-US"/>
        </w:rPr>
        <w:t>c</w:t>
      </w:r>
      <w:r w:rsidRPr="00017045">
        <w:t xml:space="preserve">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3 = </w:t>
      </w:r>
      <w:r w:rsidRPr="00017045">
        <w:rPr>
          <w:b/>
        </w:rPr>
        <w:t>1</w:t>
      </w:r>
    </w:p>
    <w:p w14:paraId="129F84DD" w14:textId="77777777" w:rsidR="005F6F8D" w:rsidRPr="00017045" w:rsidRDefault="005F6F8D" w:rsidP="005F6F8D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максимальную скорость ветра(табл.3.1.2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3 = </w:t>
      </w:r>
      <w:r w:rsidRPr="00017045">
        <w:rPr>
          <w:b/>
        </w:rPr>
        <w:t>1</w:t>
      </w:r>
    </w:p>
    <w:p w14:paraId="3E7B3D70" w14:textId="16AFC29A" w:rsidR="00D35783" w:rsidRPr="00017045" w:rsidRDefault="00D35783" w:rsidP="00D35783">
      <w:pPr>
        <w:rPr>
          <w:b/>
        </w:rPr>
      </w:pPr>
      <w:r w:rsidRPr="00017045">
        <w:t xml:space="preserve">Влажность материала, </w:t>
      </w:r>
      <w:proofErr w:type="gramStart"/>
      <w:r w:rsidRPr="00017045">
        <w:t>%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VL</w:t>
      </w:r>
      <w:r w:rsidRPr="00017045">
        <w:rPr>
          <w:b/>
          <w:i/>
        </w:rPr>
        <w:t xml:space="preserve"> = </w:t>
      </w:r>
      <w:r w:rsidR="00636F93" w:rsidRPr="00017045">
        <w:rPr>
          <w:b/>
        </w:rPr>
        <w:t>0.2</w:t>
      </w:r>
    </w:p>
    <w:p w14:paraId="18F0B62D" w14:textId="49BAAFE7" w:rsidR="00D35783" w:rsidRPr="00017045" w:rsidRDefault="00D35783" w:rsidP="00D35783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влажность материала(табл.3.1.4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= </w:t>
      </w:r>
      <w:r w:rsidR="00636F93" w:rsidRPr="00017045">
        <w:rPr>
          <w:b/>
        </w:rPr>
        <w:t>1</w:t>
      </w:r>
    </w:p>
    <w:p w14:paraId="65899092" w14:textId="037286CA" w:rsidR="00D35783" w:rsidRPr="00017045" w:rsidRDefault="00D35783" w:rsidP="00D35783">
      <w:pPr>
        <w:rPr>
          <w:b/>
        </w:rPr>
      </w:pPr>
      <w:r w:rsidRPr="00017045">
        <w:t xml:space="preserve">Размер куска материала, </w:t>
      </w:r>
      <w:proofErr w:type="gramStart"/>
      <w:r w:rsidRPr="00017045">
        <w:t>мм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7 = </w:t>
      </w:r>
      <w:r w:rsidR="00DC38FB" w:rsidRPr="00017045">
        <w:rPr>
          <w:b/>
          <w:iCs/>
        </w:rPr>
        <w:t>0.5</w:t>
      </w:r>
    </w:p>
    <w:p w14:paraId="697C2207" w14:textId="7A94D87A" w:rsidR="00D35783" w:rsidRPr="00017045" w:rsidRDefault="00D35783" w:rsidP="00D35783">
      <w:pPr>
        <w:rPr>
          <w:b/>
        </w:rPr>
      </w:pPr>
      <w:r w:rsidRPr="00017045">
        <w:t>Коэффициент, учитывающий крупность материала(табл.3.1.5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= </w:t>
      </w:r>
      <w:r w:rsidR="00DC38FB" w:rsidRPr="00017045">
        <w:rPr>
          <w:b/>
        </w:rPr>
        <w:t>1</w:t>
      </w:r>
    </w:p>
    <w:p w14:paraId="5A326372" w14:textId="77777777" w:rsidR="00D35783" w:rsidRPr="00017045" w:rsidRDefault="00D35783" w:rsidP="00D35783">
      <w:pPr>
        <w:rPr>
          <w:b/>
        </w:rPr>
      </w:pPr>
      <w:r w:rsidRPr="00017045">
        <w:t xml:space="preserve">Высота падения материала, </w:t>
      </w:r>
      <w:proofErr w:type="gramStart"/>
      <w:r w:rsidRPr="00017045">
        <w:t>м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GB</w:t>
      </w:r>
      <w:r w:rsidRPr="00017045">
        <w:rPr>
          <w:b/>
          <w:i/>
        </w:rPr>
        <w:t xml:space="preserve"> = </w:t>
      </w:r>
      <w:r w:rsidRPr="00017045">
        <w:rPr>
          <w:b/>
        </w:rPr>
        <w:t>0.5</w:t>
      </w:r>
    </w:p>
    <w:p w14:paraId="5A1E04BF" w14:textId="77777777" w:rsidR="00D35783" w:rsidRPr="00017045" w:rsidRDefault="00D35783" w:rsidP="00D35783">
      <w:pPr>
        <w:rPr>
          <w:b/>
        </w:rPr>
      </w:pPr>
      <w:r w:rsidRPr="00017045">
        <w:t>Коэффициент, учитывающий высоту падения материала(табл.3.1.7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= </w:t>
      </w:r>
      <w:r w:rsidRPr="00017045">
        <w:rPr>
          <w:b/>
        </w:rPr>
        <w:t>0.4</w:t>
      </w:r>
    </w:p>
    <w:p w14:paraId="4CA908A6" w14:textId="77777777" w:rsidR="00D35783" w:rsidRPr="00017045" w:rsidRDefault="00D35783" w:rsidP="00D35783">
      <w:pPr>
        <w:rPr>
          <w:b/>
        </w:rPr>
      </w:pPr>
      <w:r w:rsidRPr="00017045">
        <w:t>Суммарное количество перерабатываемого материала, т/</w:t>
      </w:r>
      <w:proofErr w:type="gramStart"/>
      <w:r w:rsidRPr="00017045">
        <w:t>час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GMAX</w:t>
      </w:r>
      <w:r w:rsidRPr="00017045">
        <w:rPr>
          <w:b/>
          <w:i/>
        </w:rPr>
        <w:t xml:space="preserve"> = </w:t>
      </w:r>
      <w:r w:rsidRPr="00017045">
        <w:rPr>
          <w:b/>
        </w:rPr>
        <w:t>1</w:t>
      </w:r>
    </w:p>
    <w:p w14:paraId="0BBDAC6A" w14:textId="04B638AF" w:rsidR="00D35783" w:rsidRPr="00017045" w:rsidRDefault="00D35783" w:rsidP="00D35783">
      <w:pPr>
        <w:rPr>
          <w:b/>
        </w:rPr>
      </w:pPr>
      <w:r w:rsidRPr="00017045">
        <w:t>Суммарное количество перерабатываемого материала, т/</w:t>
      </w:r>
      <w:proofErr w:type="gramStart"/>
      <w:r w:rsidRPr="00017045">
        <w:t>год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GGOD</w:t>
      </w:r>
      <w:r w:rsidRPr="00017045">
        <w:rPr>
          <w:b/>
          <w:i/>
        </w:rPr>
        <w:t xml:space="preserve"> = </w:t>
      </w:r>
      <w:r w:rsidR="00DC38FB" w:rsidRPr="00017045">
        <w:rPr>
          <w:b/>
        </w:rPr>
        <w:t>300</w:t>
      </w:r>
    </w:p>
    <w:p w14:paraId="068C0566" w14:textId="77777777" w:rsidR="00D35783" w:rsidRPr="00017045" w:rsidRDefault="00D35783" w:rsidP="00D35783">
      <w:pPr>
        <w:rPr>
          <w:b/>
        </w:rPr>
      </w:pPr>
      <w:r w:rsidRPr="00017045">
        <w:t xml:space="preserve">Эффективность средств пылеподавления, в долях </w:t>
      </w:r>
      <w:proofErr w:type="gramStart"/>
      <w:r w:rsidRPr="00017045">
        <w:t>единицы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 = </w:t>
      </w:r>
      <w:r w:rsidRPr="00017045">
        <w:rPr>
          <w:b/>
        </w:rPr>
        <w:t>0</w:t>
      </w:r>
    </w:p>
    <w:p w14:paraId="44B7D7F2" w14:textId="77777777" w:rsidR="00D35783" w:rsidRPr="00017045" w:rsidRDefault="00D35783" w:rsidP="00D35783">
      <w:r w:rsidRPr="00017045">
        <w:t>Вид работ: Пересыпка</w:t>
      </w:r>
    </w:p>
    <w:p w14:paraId="5BE43A1A" w14:textId="44766307" w:rsidR="00D35783" w:rsidRPr="00017045" w:rsidRDefault="00D35783" w:rsidP="00D35783">
      <w:pPr>
        <w:rPr>
          <w:b/>
        </w:rPr>
      </w:pPr>
      <w:r w:rsidRPr="00017045">
        <w:t xml:space="preserve">Максимальный разовый выброс, г/с (3.1.1) , </w:t>
      </w:r>
      <w:r w:rsidRPr="00017045">
        <w:rPr>
          <w:b/>
          <w:i/>
          <w:lang w:val="en-US"/>
        </w:rPr>
        <w:t>GC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3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8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>9 *</w:t>
      </w:r>
      <w:r w:rsidR="00DC38FB" w:rsidRPr="00017045">
        <w:rPr>
          <w:b/>
          <w:i/>
        </w:rPr>
        <w:t xml:space="preserve"> </w:t>
      </w:r>
      <w:r w:rsidRPr="00017045">
        <w:rPr>
          <w:b/>
          <w:i/>
        </w:rPr>
        <w:t xml:space="preserve">*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GMAX</w:t>
      </w:r>
      <w:r w:rsidRPr="00017045">
        <w:rPr>
          <w:b/>
          <w:i/>
        </w:rPr>
        <w:t xml:space="preserve"> * 10 ^ 6 / 3600 * (1-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) = </w:t>
      </w:r>
      <w:r w:rsidRPr="00017045">
        <w:rPr>
          <w:b/>
        </w:rPr>
        <w:t>0.0</w:t>
      </w:r>
      <w:r w:rsidR="00DC38FB" w:rsidRPr="00017045">
        <w:rPr>
          <w:b/>
        </w:rPr>
        <w:t>3</w:t>
      </w:r>
      <w:r w:rsidRPr="00017045">
        <w:rPr>
          <w:b/>
        </w:rPr>
        <w:t xml:space="preserve"> * 0.0</w:t>
      </w:r>
      <w:r w:rsidR="00DC38FB" w:rsidRPr="00017045">
        <w:rPr>
          <w:b/>
        </w:rPr>
        <w:t>2</w:t>
      </w:r>
      <w:r w:rsidRPr="00017045">
        <w:rPr>
          <w:b/>
        </w:rPr>
        <w:t xml:space="preserve"> * </w:t>
      </w:r>
      <w:r w:rsidR="00DC38FB" w:rsidRPr="00017045">
        <w:rPr>
          <w:b/>
        </w:rPr>
        <w:t>1</w:t>
      </w:r>
      <w:r w:rsidRPr="00017045">
        <w:rPr>
          <w:b/>
        </w:rPr>
        <w:t xml:space="preserve"> *</w:t>
      </w:r>
      <w:r w:rsidR="00DC38FB" w:rsidRPr="00017045">
        <w:rPr>
          <w:b/>
        </w:rPr>
        <w:t xml:space="preserve"> 0.</w:t>
      </w:r>
      <w:r w:rsidRPr="00017045">
        <w:rPr>
          <w:b/>
        </w:rPr>
        <w:t xml:space="preserve">1 * </w:t>
      </w:r>
      <w:r w:rsidR="00DC38FB" w:rsidRPr="00017045">
        <w:rPr>
          <w:b/>
        </w:rPr>
        <w:t>1</w:t>
      </w:r>
      <w:r w:rsidRPr="00017045">
        <w:rPr>
          <w:b/>
        </w:rPr>
        <w:t xml:space="preserve"> * </w:t>
      </w:r>
      <w:r w:rsidR="00DC38FB" w:rsidRPr="00017045">
        <w:rPr>
          <w:b/>
        </w:rPr>
        <w:t>1</w:t>
      </w:r>
      <w:r w:rsidRPr="00017045">
        <w:rPr>
          <w:b/>
        </w:rPr>
        <w:t xml:space="preserve"> * 1 * 1 * 0.4 * 1 * 10 ^ 6 / 3600 * (1-0) = 0.</w:t>
      </w:r>
      <w:r w:rsidR="00DC38FB" w:rsidRPr="00017045">
        <w:rPr>
          <w:b/>
        </w:rPr>
        <w:t>00667</w:t>
      </w:r>
    </w:p>
    <w:p w14:paraId="5D95D375" w14:textId="5BCD2281" w:rsidR="00D35783" w:rsidRPr="00017045" w:rsidRDefault="00D35783" w:rsidP="00D35783">
      <w:pPr>
        <w:rPr>
          <w:b/>
        </w:rPr>
      </w:pPr>
      <w:r w:rsidRPr="00017045">
        <w:t xml:space="preserve">Валовый выброс, т/год (3.1.2) , </w:t>
      </w:r>
      <w:r w:rsidRPr="00017045">
        <w:rPr>
          <w:b/>
          <w:i/>
          <w:lang w:val="en-US"/>
        </w:rPr>
        <w:t>MC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8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9 *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GGOD</w:t>
      </w:r>
      <w:r w:rsidRPr="00017045">
        <w:rPr>
          <w:b/>
          <w:i/>
        </w:rPr>
        <w:t xml:space="preserve"> * (1-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) = </w:t>
      </w:r>
      <w:r w:rsidRPr="00017045">
        <w:rPr>
          <w:b/>
        </w:rPr>
        <w:t>0.0</w:t>
      </w:r>
      <w:r w:rsidR="00DC38FB" w:rsidRPr="00017045">
        <w:rPr>
          <w:b/>
        </w:rPr>
        <w:t>3</w:t>
      </w:r>
      <w:r w:rsidRPr="00017045">
        <w:rPr>
          <w:b/>
        </w:rPr>
        <w:t xml:space="preserve"> * 0.0</w:t>
      </w:r>
      <w:r w:rsidR="00DC38FB" w:rsidRPr="00017045">
        <w:rPr>
          <w:b/>
        </w:rPr>
        <w:t>2</w:t>
      </w:r>
      <w:r w:rsidRPr="00017045">
        <w:rPr>
          <w:b/>
        </w:rPr>
        <w:t xml:space="preserve"> * 1 * </w:t>
      </w:r>
      <w:r w:rsidR="00ED74F1" w:rsidRPr="00017045">
        <w:rPr>
          <w:b/>
        </w:rPr>
        <w:t>0.</w:t>
      </w:r>
      <w:r w:rsidRPr="00017045">
        <w:rPr>
          <w:b/>
        </w:rPr>
        <w:t xml:space="preserve">1 * </w:t>
      </w:r>
      <w:r w:rsidR="00ED74F1" w:rsidRPr="00017045">
        <w:rPr>
          <w:b/>
        </w:rPr>
        <w:t>1</w:t>
      </w:r>
      <w:r w:rsidRPr="00017045">
        <w:rPr>
          <w:b/>
        </w:rPr>
        <w:t xml:space="preserve"> * </w:t>
      </w:r>
      <w:r w:rsidR="00ED74F1" w:rsidRPr="00017045">
        <w:rPr>
          <w:b/>
        </w:rPr>
        <w:t>1</w:t>
      </w:r>
      <w:r w:rsidRPr="00017045">
        <w:rPr>
          <w:b/>
        </w:rPr>
        <w:t xml:space="preserve"> * 1 * 1 * 0.4 * </w:t>
      </w:r>
      <w:r w:rsidR="00ED74F1" w:rsidRPr="00017045">
        <w:rPr>
          <w:b/>
        </w:rPr>
        <w:t>3</w:t>
      </w:r>
      <w:r w:rsidRPr="00017045">
        <w:rPr>
          <w:b/>
        </w:rPr>
        <w:t>00 * (1-0) = 0.00</w:t>
      </w:r>
      <w:r w:rsidR="00ED74F1" w:rsidRPr="00017045">
        <w:rPr>
          <w:b/>
        </w:rPr>
        <w:t>72</w:t>
      </w:r>
    </w:p>
    <w:p w14:paraId="57DE0B71" w14:textId="77777777" w:rsidR="00D35783" w:rsidRPr="00017045" w:rsidRDefault="00D35783" w:rsidP="00D35783"/>
    <w:p w14:paraId="7C69C304" w14:textId="7E923641" w:rsidR="00D35783" w:rsidRPr="00017045" w:rsidRDefault="00D35783" w:rsidP="00D35783">
      <w:pPr>
        <w:rPr>
          <w:b/>
        </w:rPr>
      </w:pPr>
      <w:r w:rsidRPr="00017045">
        <w:t>Сумма выбросов, г/с (3.2.1, 3.2.2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 + </w:t>
      </w:r>
      <w:r w:rsidRPr="00017045">
        <w:rPr>
          <w:b/>
          <w:i/>
          <w:lang w:val="en-US"/>
        </w:rPr>
        <w:t>GC</w:t>
      </w:r>
      <w:r w:rsidRPr="00017045">
        <w:rPr>
          <w:b/>
          <w:i/>
        </w:rPr>
        <w:t xml:space="preserve"> = </w:t>
      </w:r>
      <w:r w:rsidRPr="00017045">
        <w:rPr>
          <w:b/>
        </w:rPr>
        <w:t>0 + 0.0</w:t>
      </w:r>
      <w:r w:rsidR="00766336" w:rsidRPr="00017045">
        <w:rPr>
          <w:b/>
        </w:rPr>
        <w:t>0667</w:t>
      </w:r>
      <w:r w:rsidRPr="00017045">
        <w:rPr>
          <w:b/>
        </w:rPr>
        <w:t xml:space="preserve"> = 0.0</w:t>
      </w:r>
      <w:r w:rsidR="00766336" w:rsidRPr="00017045">
        <w:rPr>
          <w:b/>
        </w:rPr>
        <w:t>0667</w:t>
      </w:r>
    </w:p>
    <w:p w14:paraId="006B6FE9" w14:textId="3AC28082" w:rsidR="00D35783" w:rsidRPr="00017045" w:rsidRDefault="00D35783" w:rsidP="00D35783">
      <w:pPr>
        <w:rPr>
          <w:b/>
        </w:rPr>
      </w:pPr>
      <w:r w:rsidRPr="00017045">
        <w:t>Сумма выбросов, т/год (3.2.4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M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M</w:t>
      </w:r>
      <w:r w:rsidRPr="00017045">
        <w:rPr>
          <w:b/>
          <w:i/>
        </w:rPr>
        <w:t xml:space="preserve"> + </w:t>
      </w:r>
      <w:r w:rsidRPr="00017045">
        <w:rPr>
          <w:b/>
          <w:i/>
          <w:lang w:val="en-US"/>
        </w:rPr>
        <w:t>MC</w:t>
      </w:r>
      <w:r w:rsidRPr="00017045">
        <w:rPr>
          <w:b/>
          <w:i/>
        </w:rPr>
        <w:t xml:space="preserve"> = </w:t>
      </w:r>
      <w:r w:rsidRPr="00017045">
        <w:rPr>
          <w:b/>
        </w:rPr>
        <w:t>0 + 0.00</w:t>
      </w:r>
      <w:r w:rsidR="00766336" w:rsidRPr="00017045">
        <w:rPr>
          <w:b/>
        </w:rPr>
        <w:t>72</w:t>
      </w:r>
      <w:r w:rsidRPr="00017045">
        <w:rPr>
          <w:b/>
        </w:rPr>
        <w:t xml:space="preserve"> = 0.00</w:t>
      </w:r>
      <w:r w:rsidR="00766336" w:rsidRPr="00017045">
        <w:rPr>
          <w:b/>
        </w:rPr>
        <w:t>72</w:t>
      </w:r>
    </w:p>
    <w:p w14:paraId="34B0F013" w14:textId="77777777" w:rsidR="00D35783" w:rsidRPr="00017045" w:rsidRDefault="00D35783" w:rsidP="00D35783">
      <w:pPr>
        <w:rPr>
          <w:b/>
        </w:rPr>
      </w:pPr>
    </w:p>
    <w:p w14:paraId="02F6C5C0" w14:textId="77777777" w:rsidR="00D35783" w:rsidRPr="00017045" w:rsidRDefault="00D35783" w:rsidP="00D35783">
      <w:r w:rsidRPr="00017045">
        <w:t>п.3.</w:t>
      </w:r>
      <w:proofErr w:type="gramStart"/>
      <w:r w:rsidRPr="00017045">
        <w:t>1.Погрузочно</w:t>
      </w:r>
      <w:proofErr w:type="gramEnd"/>
      <w:r w:rsidRPr="00017045">
        <w:t>-разгрузочные работы, пересыпки пылящих материалов</w:t>
      </w:r>
    </w:p>
    <w:p w14:paraId="500D023F" w14:textId="2A25A193" w:rsidR="00D35783" w:rsidRPr="00017045" w:rsidRDefault="00D35783" w:rsidP="00D35783">
      <w:r w:rsidRPr="00017045">
        <w:t xml:space="preserve">Материал: </w:t>
      </w:r>
      <w:r w:rsidR="00766336" w:rsidRPr="00017045">
        <w:t>Смесь сухих солей и комплексонов (НТФ, ОЭДФ, хлориды, сульфаты)</w:t>
      </w:r>
    </w:p>
    <w:p w14:paraId="1E1C0285" w14:textId="77777777" w:rsidR="00D35783" w:rsidRPr="00017045" w:rsidRDefault="00D35783" w:rsidP="00D35783">
      <w:pPr>
        <w:rPr>
          <w:b/>
        </w:rPr>
      </w:pPr>
      <w:r w:rsidRPr="00017045">
        <w:t>Весовая доля пылевой фракции в материале(табл.3.1.1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= </w:t>
      </w:r>
      <w:r w:rsidRPr="00017045">
        <w:rPr>
          <w:b/>
        </w:rPr>
        <w:t>0.03</w:t>
      </w:r>
    </w:p>
    <w:p w14:paraId="33997006" w14:textId="262BCB29" w:rsidR="00D35783" w:rsidRPr="00017045" w:rsidRDefault="00D35783" w:rsidP="00D35783">
      <w:pPr>
        <w:rPr>
          <w:b/>
        </w:rPr>
      </w:pPr>
      <w:r w:rsidRPr="00017045">
        <w:t>Доля пыли, переходящей в аэрозоль(табл.3.1.1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= </w:t>
      </w:r>
      <w:r w:rsidRPr="00017045">
        <w:rPr>
          <w:b/>
        </w:rPr>
        <w:t>0.0</w:t>
      </w:r>
      <w:r w:rsidR="005F6F8D" w:rsidRPr="00017045">
        <w:rPr>
          <w:b/>
        </w:rPr>
        <w:t>2</w:t>
      </w:r>
    </w:p>
    <w:p w14:paraId="206B6981" w14:textId="77777777" w:rsidR="00D35783" w:rsidRPr="00017045" w:rsidRDefault="00D35783" w:rsidP="00D35783">
      <w:pPr>
        <w:rPr>
          <w:b/>
        </w:rPr>
      </w:pPr>
    </w:p>
    <w:p w14:paraId="53BB2CBD" w14:textId="1A518E0D" w:rsidR="00D35783" w:rsidRPr="00017045" w:rsidRDefault="00D35783" w:rsidP="00D35783">
      <w:pPr>
        <w:rPr>
          <w:b/>
          <w:i/>
          <w:u w:val="single"/>
        </w:rPr>
      </w:pPr>
      <w:r w:rsidRPr="00017045">
        <w:rPr>
          <w:b/>
          <w:i/>
          <w:u w:val="single"/>
        </w:rPr>
        <w:t xml:space="preserve">Примесь: </w:t>
      </w:r>
      <w:r w:rsidR="00766336" w:rsidRPr="00017045">
        <w:rPr>
          <w:b/>
          <w:i/>
          <w:u w:val="single"/>
        </w:rPr>
        <w:t>2908</w:t>
      </w:r>
      <w:r w:rsidRPr="00017045">
        <w:rPr>
          <w:b/>
          <w:i/>
          <w:u w:val="single"/>
        </w:rPr>
        <w:t xml:space="preserve"> </w:t>
      </w:r>
      <w:r w:rsidR="00766336" w:rsidRPr="00017045">
        <w:rPr>
          <w:b/>
          <w:i/>
          <w:u w:val="single"/>
        </w:rPr>
        <w:t xml:space="preserve">Пыль неорганическая: </w:t>
      </w:r>
      <w:proofErr w:type="gramStart"/>
      <w:r w:rsidR="00766336" w:rsidRPr="00017045">
        <w:rPr>
          <w:b/>
          <w:i/>
          <w:u w:val="single"/>
        </w:rPr>
        <w:t>70-20</w:t>
      </w:r>
      <w:proofErr w:type="gramEnd"/>
      <w:r w:rsidR="00766336" w:rsidRPr="00017045">
        <w:rPr>
          <w:b/>
          <w:i/>
          <w:u w:val="single"/>
        </w:rPr>
        <w:t>% двуокиси кремния (шамот, цемент, пыль цементного производства - глина, глинистый сланец, доменный шлак, песок, клинкер, зола, кремнезем и др.)</w:t>
      </w:r>
    </w:p>
    <w:p w14:paraId="4EB03550" w14:textId="77777777" w:rsidR="00D35783" w:rsidRPr="00017045" w:rsidRDefault="00D35783" w:rsidP="00D35783">
      <w:pPr>
        <w:rPr>
          <w:b/>
          <w:i/>
          <w:u w:val="single"/>
        </w:rPr>
      </w:pPr>
    </w:p>
    <w:p w14:paraId="58FA120E" w14:textId="77777777" w:rsidR="00D35783" w:rsidRPr="00017045" w:rsidRDefault="00D35783" w:rsidP="00D35783">
      <w:r w:rsidRPr="00017045">
        <w:t xml:space="preserve">Материал </w:t>
      </w:r>
      <w:proofErr w:type="spellStart"/>
      <w:r w:rsidRPr="00017045">
        <w:t>негранулирован</w:t>
      </w:r>
      <w:proofErr w:type="spellEnd"/>
      <w:r w:rsidRPr="00017045">
        <w:t xml:space="preserve">. Коэффициент </w:t>
      </w:r>
      <w:r w:rsidRPr="00017045">
        <w:rPr>
          <w:lang w:val="en-US"/>
        </w:rPr>
        <w:t>Ke</w:t>
      </w:r>
      <w:r w:rsidRPr="00017045">
        <w:t xml:space="preserve"> принимается равным 1</w:t>
      </w:r>
    </w:p>
    <w:p w14:paraId="0C9394AE" w14:textId="32B0B7B5" w:rsidR="00D35783" w:rsidRPr="00017045" w:rsidRDefault="00D35783" w:rsidP="00D35783">
      <w:r w:rsidRPr="00017045">
        <w:t>Степень открытости:</w:t>
      </w:r>
      <w:r w:rsidR="005F6F8D" w:rsidRPr="00017045">
        <w:t xml:space="preserve"> открыт</w:t>
      </w:r>
      <w:r w:rsidRPr="00017045">
        <w:t xml:space="preserve"> </w:t>
      </w:r>
      <w:r w:rsidR="005F6F8D" w:rsidRPr="00017045">
        <w:t xml:space="preserve">с </w:t>
      </w:r>
      <w:proofErr w:type="gramStart"/>
      <w:r w:rsidR="005F6F8D" w:rsidRPr="00017045">
        <w:t>1-ой</w:t>
      </w:r>
      <w:proofErr w:type="gramEnd"/>
      <w:r w:rsidR="005F6F8D" w:rsidRPr="00017045">
        <w:t xml:space="preserve"> стороны</w:t>
      </w:r>
    </w:p>
    <w:p w14:paraId="14BB98C7" w14:textId="77777777" w:rsidR="00D35783" w:rsidRPr="00017045" w:rsidRDefault="00D35783" w:rsidP="00D35783">
      <w:r w:rsidRPr="00017045">
        <w:t>Загрузочный рукав не применяется</w:t>
      </w:r>
    </w:p>
    <w:p w14:paraId="7BE0BB4B" w14:textId="45E96A41" w:rsidR="00D35783" w:rsidRPr="00017045" w:rsidRDefault="00D35783" w:rsidP="00D35783">
      <w:pPr>
        <w:rPr>
          <w:b/>
        </w:rPr>
      </w:pPr>
      <w:r w:rsidRPr="00017045">
        <w:t>Коэффициент, учитывающий степень защищенности узла(табл.3.1.3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= </w:t>
      </w:r>
      <w:r w:rsidR="005F6F8D" w:rsidRPr="00017045">
        <w:rPr>
          <w:b/>
        </w:rPr>
        <w:t>0.1</w:t>
      </w:r>
    </w:p>
    <w:p w14:paraId="777E2481" w14:textId="28AA23EE" w:rsidR="00D35783" w:rsidRPr="00017045" w:rsidRDefault="00D35783" w:rsidP="00D35783">
      <w:pPr>
        <w:rPr>
          <w:b/>
        </w:rPr>
      </w:pPr>
      <w:bookmarkStart w:id="0" w:name="_Hlk232689100"/>
      <w:r w:rsidRPr="00017045">
        <w:t>Скорость ветра (среднегодовая), м/</w:t>
      </w:r>
      <w:proofErr w:type="gramStart"/>
      <w:r w:rsidRPr="00017045">
        <w:t>с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= </w:t>
      </w:r>
      <w:r w:rsidR="005F6F8D" w:rsidRPr="00017045">
        <w:rPr>
          <w:b/>
        </w:rPr>
        <w:t>&lt;2</w:t>
      </w:r>
    </w:p>
    <w:p w14:paraId="3D4B573C" w14:textId="53F0DF56" w:rsidR="00D35783" w:rsidRPr="00017045" w:rsidRDefault="00D35783" w:rsidP="00D35783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среднегодовую скорость ветра(табл.3.1.2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= </w:t>
      </w:r>
      <w:r w:rsidRPr="00017045">
        <w:rPr>
          <w:b/>
        </w:rPr>
        <w:t>1</w:t>
      </w:r>
    </w:p>
    <w:p w14:paraId="0E5E61B5" w14:textId="47E89642" w:rsidR="00D35783" w:rsidRPr="00017045" w:rsidRDefault="00D35783" w:rsidP="00D35783">
      <w:pPr>
        <w:rPr>
          <w:b/>
        </w:rPr>
      </w:pPr>
      <w:r w:rsidRPr="00017045">
        <w:t>Скорость ветра (максимальная), м/</w:t>
      </w:r>
      <w:proofErr w:type="gramStart"/>
      <w:r w:rsidRPr="00017045">
        <w:rPr>
          <w:lang w:val="en-US"/>
        </w:rPr>
        <w:t>c</w:t>
      </w:r>
      <w:r w:rsidRPr="00017045">
        <w:t xml:space="preserve">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3 = </w:t>
      </w:r>
      <w:r w:rsidR="005F6F8D" w:rsidRPr="00017045">
        <w:rPr>
          <w:b/>
        </w:rPr>
        <w:t>1</w:t>
      </w:r>
    </w:p>
    <w:p w14:paraId="55D7061D" w14:textId="643C6BA9" w:rsidR="00D35783" w:rsidRPr="00017045" w:rsidRDefault="00D35783" w:rsidP="00D35783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максимальную скорость ветра(табл.3.1.2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3 = </w:t>
      </w:r>
      <w:r w:rsidR="005F6F8D" w:rsidRPr="00017045">
        <w:rPr>
          <w:b/>
        </w:rPr>
        <w:t>1</w:t>
      </w:r>
    </w:p>
    <w:bookmarkEnd w:id="0"/>
    <w:p w14:paraId="35126A91" w14:textId="0F8327EA" w:rsidR="00D35783" w:rsidRPr="00017045" w:rsidRDefault="00D35783" w:rsidP="00D35783">
      <w:pPr>
        <w:rPr>
          <w:b/>
        </w:rPr>
      </w:pPr>
      <w:r w:rsidRPr="00017045">
        <w:t xml:space="preserve">Влажность материала, </w:t>
      </w:r>
      <w:proofErr w:type="gramStart"/>
      <w:r w:rsidRPr="00017045">
        <w:t>%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VL</w:t>
      </w:r>
      <w:r w:rsidRPr="00017045">
        <w:rPr>
          <w:b/>
          <w:i/>
        </w:rPr>
        <w:t xml:space="preserve"> = </w:t>
      </w:r>
      <w:r w:rsidR="005F6F8D" w:rsidRPr="00017045">
        <w:rPr>
          <w:b/>
        </w:rPr>
        <w:t>0.2</w:t>
      </w:r>
    </w:p>
    <w:p w14:paraId="1E8F02F6" w14:textId="1A6CAF12" w:rsidR="00D35783" w:rsidRPr="00017045" w:rsidRDefault="00D35783" w:rsidP="00D35783">
      <w:pPr>
        <w:rPr>
          <w:b/>
        </w:rPr>
      </w:pPr>
      <w:proofErr w:type="spellStart"/>
      <w:r w:rsidRPr="00017045">
        <w:t>Коэфф</w:t>
      </w:r>
      <w:proofErr w:type="spellEnd"/>
      <w:r w:rsidRPr="00017045">
        <w:t>., учитывающий влажность материала(табл.3.1.4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= </w:t>
      </w:r>
      <w:r w:rsidR="005F6F8D" w:rsidRPr="00017045">
        <w:rPr>
          <w:b/>
        </w:rPr>
        <w:t>1</w:t>
      </w:r>
    </w:p>
    <w:p w14:paraId="6F715960" w14:textId="1A44B747" w:rsidR="00D35783" w:rsidRPr="00017045" w:rsidRDefault="00D35783" w:rsidP="00D35783">
      <w:pPr>
        <w:rPr>
          <w:b/>
          <w:iCs/>
        </w:rPr>
      </w:pPr>
      <w:r w:rsidRPr="00017045">
        <w:t xml:space="preserve">Размер куска материала, </w:t>
      </w:r>
      <w:proofErr w:type="gramStart"/>
      <w:r w:rsidRPr="00017045">
        <w:t>мм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>7 =</w:t>
      </w:r>
      <w:r w:rsidR="005F6F8D" w:rsidRPr="00017045">
        <w:rPr>
          <w:b/>
          <w:i/>
        </w:rPr>
        <w:t xml:space="preserve"> </w:t>
      </w:r>
      <w:r w:rsidR="005F6F8D" w:rsidRPr="00017045">
        <w:rPr>
          <w:b/>
          <w:iCs/>
        </w:rPr>
        <w:t>0.5</w:t>
      </w:r>
    </w:p>
    <w:p w14:paraId="6A7EB90D" w14:textId="10892C51" w:rsidR="00D35783" w:rsidRPr="00017045" w:rsidRDefault="00D35783" w:rsidP="00D35783">
      <w:pPr>
        <w:rPr>
          <w:b/>
        </w:rPr>
      </w:pPr>
      <w:r w:rsidRPr="00017045">
        <w:t>Коэффициент, учитывающий крупность материала(табл.3.1.5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= </w:t>
      </w:r>
      <w:r w:rsidR="005F6F8D" w:rsidRPr="00017045">
        <w:rPr>
          <w:b/>
        </w:rPr>
        <w:t>1</w:t>
      </w:r>
    </w:p>
    <w:p w14:paraId="1A8E0742" w14:textId="77777777" w:rsidR="00D35783" w:rsidRPr="00017045" w:rsidRDefault="00D35783" w:rsidP="00D35783">
      <w:pPr>
        <w:rPr>
          <w:b/>
        </w:rPr>
      </w:pPr>
      <w:r w:rsidRPr="00017045">
        <w:t xml:space="preserve">Высота падения материала, </w:t>
      </w:r>
      <w:proofErr w:type="gramStart"/>
      <w:r w:rsidRPr="00017045">
        <w:t>м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GB</w:t>
      </w:r>
      <w:r w:rsidRPr="00017045">
        <w:rPr>
          <w:b/>
          <w:i/>
        </w:rPr>
        <w:t xml:space="preserve"> = </w:t>
      </w:r>
      <w:r w:rsidRPr="00017045">
        <w:rPr>
          <w:b/>
        </w:rPr>
        <w:t>0.5</w:t>
      </w:r>
    </w:p>
    <w:p w14:paraId="55B93928" w14:textId="77777777" w:rsidR="00D35783" w:rsidRPr="00017045" w:rsidRDefault="00D35783" w:rsidP="00D35783">
      <w:pPr>
        <w:rPr>
          <w:b/>
        </w:rPr>
      </w:pPr>
      <w:r w:rsidRPr="00017045">
        <w:t>Коэффициент, учитывающий высоту падения материала(табл.3.1.7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= </w:t>
      </w:r>
      <w:r w:rsidRPr="00017045">
        <w:rPr>
          <w:b/>
        </w:rPr>
        <w:t>0.4</w:t>
      </w:r>
    </w:p>
    <w:p w14:paraId="3DD286A1" w14:textId="56D304D5" w:rsidR="00D35783" w:rsidRPr="00017045" w:rsidRDefault="00D35783" w:rsidP="00D35783">
      <w:pPr>
        <w:rPr>
          <w:b/>
        </w:rPr>
      </w:pPr>
      <w:r w:rsidRPr="00017045">
        <w:t>Суммарное количество перерабатываемого материала, т/</w:t>
      </w:r>
      <w:proofErr w:type="gramStart"/>
      <w:r w:rsidRPr="00017045">
        <w:t>час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GMAX</w:t>
      </w:r>
      <w:r w:rsidRPr="00017045">
        <w:rPr>
          <w:b/>
          <w:i/>
        </w:rPr>
        <w:t xml:space="preserve"> = </w:t>
      </w:r>
      <w:r w:rsidR="005F6F8D" w:rsidRPr="00017045">
        <w:rPr>
          <w:b/>
        </w:rPr>
        <w:t>5</w:t>
      </w:r>
    </w:p>
    <w:p w14:paraId="508392D2" w14:textId="092F2BDA" w:rsidR="00D35783" w:rsidRPr="00017045" w:rsidRDefault="00D35783" w:rsidP="00D35783">
      <w:pPr>
        <w:rPr>
          <w:b/>
        </w:rPr>
      </w:pPr>
      <w:r w:rsidRPr="00017045">
        <w:t>Суммарное количество перерабатываемого материала, т/</w:t>
      </w:r>
      <w:proofErr w:type="gramStart"/>
      <w:r w:rsidRPr="00017045">
        <w:t>год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GGOD</w:t>
      </w:r>
      <w:r w:rsidRPr="00017045">
        <w:rPr>
          <w:b/>
          <w:i/>
        </w:rPr>
        <w:t xml:space="preserve"> = </w:t>
      </w:r>
      <w:r w:rsidR="005F6F8D" w:rsidRPr="00017045">
        <w:rPr>
          <w:b/>
        </w:rPr>
        <w:t>960</w:t>
      </w:r>
    </w:p>
    <w:p w14:paraId="62A4754D" w14:textId="3252C6F0" w:rsidR="00D35783" w:rsidRPr="00017045" w:rsidRDefault="00D35783" w:rsidP="00D35783">
      <w:pPr>
        <w:rPr>
          <w:b/>
        </w:rPr>
      </w:pPr>
      <w:r w:rsidRPr="00017045">
        <w:t xml:space="preserve">Эффективность средств пылеподавления, в долях </w:t>
      </w:r>
      <w:proofErr w:type="gramStart"/>
      <w:r w:rsidRPr="00017045">
        <w:t>единицы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 = </w:t>
      </w:r>
      <w:r w:rsidRPr="00017045">
        <w:rPr>
          <w:b/>
        </w:rPr>
        <w:t>0</w:t>
      </w:r>
    </w:p>
    <w:p w14:paraId="5A350435" w14:textId="77777777" w:rsidR="00D35783" w:rsidRPr="00017045" w:rsidRDefault="00D35783" w:rsidP="00D35783">
      <w:r w:rsidRPr="00017045">
        <w:t>Вид работ: Пересыпка</w:t>
      </w:r>
    </w:p>
    <w:p w14:paraId="5F1DA9F3" w14:textId="1FD36D7B" w:rsidR="005F6F8D" w:rsidRPr="00017045" w:rsidRDefault="005F6F8D" w:rsidP="005F6F8D">
      <w:pPr>
        <w:rPr>
          <w:b/>
        </w:rPr>
      </w:pPr>
      <w:r w:rsidRPr="00017045">
        <w:lastRenderedPageBreak/>
        <w:t xml:space="preserve">Максимальный разовый выброс, г/с (3.1.1) , </w:t>
      </w:r>
      <w:r w:rsidRPr="00017045">
        <w:rPr>
          <w:b/>
          <w:i/>
          <w:lang w:val="en-US"/>
        </w:rPr>
        <w:t>GC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3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8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9 * *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GMAX</w:t>
      </w:r>
      <w:r w:rsidRPr="00017045">
        <w:rPr>
          <w:b/>
          <w:i/>
        </w:rPr>
        <w:t xml:space="preserve"> * 10 ^ 6 / 3600 * (1-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) = </w:t>
      </w:r>
      <w:r w:rsidRPr="00017045">
        <w:rPr>
          <w:b/>
        </w:rPr>
        <w:t>0.03 * 0.02 * 1 * 0.1 * 1 * 1 * 1 * 1 * 0.4 * 5 * 10 ^ 6 / 3600 * (1-0) = 0.0333</w:t>
      </w:r>
      <w:r w:rsidR="00FA4D94" w:rsidRPr="00017045">
        <w:rPr>
          <w:b/>
        </w:rPr>
        <w:t>3</w:t>
      </w:r>
    </w:p>
    <w:p w14:paraId="100DC73E" w14:textId="426FB652" w:rsidR="005F6F8D" w:rsidRPr="00017045" w:rsidRDefault="005F6F8D" w:rsidP="005F6F8D">
      <w:pPr>
        <w:rPr>
          <w:b/>
        </w:rPr>
      </w:pPr>
      <w:r w:rsidRPr="00017045">
        <w:t xml:space="preserve">Валовый выброс, т/год (3.1.2) , </w:t>
      </w:r>
      <w:r w:rsidRPr="00017045">
        <w:rPr>
          <w:b/>
          <w:i/>
          <w:lang w:val="en-US"/>
        </w:rPr>
        <w:t>MC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1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2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>3</w:t>
      </w:r>
      <w:r w:rsidRPr="00017045">
        <w:rPr>
          <w:b/>
          <w:i/>
          <w:lang w:val="en-US"/>
        </w:rPr>
        <w:t>SR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4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5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7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8 * </w:t>
      </w:r>
      <w:r w:rsidRPr="00017045">
        <w:rPr>
          <w:b/>
          <w:i/>
          <w:lang w:val="en-US"/>
        </w:rPr>
        <w:t>K</w:t>
      </w:r>
      <w:r w:rsidRPr="00017045">
        <w:rPr>
          <w:b/>
          <w:i/>
        </w:rPr>
        <w:t xml:space="preserve">9 * </w:t>
      </w:r>
      <w:r w:rsidRPr="00017045">
        <w:rPr>
          <w:b/>
          <w:i/>
          <w:lang w:val="en-US"/>
        </w:rPr>
        <w:t>B</w:t>
      </w:r>
      <w:r w:rsidRPr="00017045">
        <w:rPr>
          <w:b/>
          <w:i/>
        </w:rPr>
        <w:t xml:space="preserve"> * </w:t>
      </w:r>
      <w:r w:rsidRPr="00017045">
        <w:rPr>
          <w:b/>
          <w:i/>
          <w:lang w:val="en-US"/>
        </w:rPr>
        <w:t>GGOD</w:t>
      </w:r>
      <w:r w:rsidRPr="00017045">
        <w:rPr>
          <w:b/>
          <w:i/>
        </w:rPr>
        <w:t xml:space="preserve"> * (1-</w:t>
      </w:r>
      <w:r w:rsidRPr="00017045">
        <w:rPr>
          <w:b/>
          <w:i/>
          <w:lang w:val="en-US"/>
        </w:rPr>
        <w:t>NJ</w:t>
      </w:r>
      <w:r w:rsidRPr="00017045">
        <w:rPr>
          <w:b/>
          <w:i/>
        </w:rPr>
        <w:t xml:space="preserve">) = </w:t>
      </w:r>
      <w:r w:rsidRPr="00017045">
        <w:rPr>
          <w:b/>
        </w:rPr>
        <w:t>0.03 * 0.02 * 1 * 0.1 * 1 * 1 * 1 * 1 * 0.4 * 960 * (1-0) = 0.0</w:t>
      </w:r>
      <w:r w:rsidR="00FA4D94" w:rsidRPr="00017045">
        <w:rPr>
          <w:b/>
        </w:rPr>
        <w:t>2304</w:t>
      </w:r>
    </w:p>
    <w:p w14:paraId="294F78A0" w14:textId="77777777" w:rsidR="00D35783" w:rsidRPr="00017045" w:rsidRDefault="00D35783" w:rsidP="00D35783"/>
    <w:p w14:paraId="409E14F8" w14:textId="33856729" w:rsidR="00FA4D94" w:rsidRPr="00017045" w:rsidRDefault="00FA4D94" w:rsidP="00FA4D94">
      <w:pPr>
        <w:rPr>
          <w:b/>
        </w:rPr>
      </w:pPr>
      <w:r w:rsidRPr="00017045">
        <w:t>Сумма выбросов, г/с (3.2.1, 3.2.2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G</w:t>
      </w:r>
      <w:r w:rsidRPr="00017045">
        <w:rPr>
          <w:b/>
          <w:i/>
        </w:rPr>
        <w:t xml:space="preserve"> + </w:t>
      </w:r>
      <w:r w:rsidRPr="00017045">
        <w:rPr>
          <w:b/>
          <w:i/>
          <w:lang w:val="en-US"/>
        </w:rPr>
        <w:t>GC</w:t>
      </w:r>
      <w:r w:rsidRPr="00017045">
        <w:rPr>
          <w:b/>
          <w:i/>
        </w:rPr>
        <w:t xml:space="preserve"> = </w:t>
      </w:r>
      <w:r w:rsidRPr="00017045">
        <w:rPr>
          <w:b/>
        </w:rPr>
        <w:t>0 + 0.0333 = 0.03333</w:t>
      </w:r>
    </w:p>
    <w:p w14:paraId="0B9738CD" w14:textId="361004B8" w:rsidR="00FA4D94" w:rsidRPr="00017045" w:rsidRDefault="00FA4D94" w:rsidP="00FA4D94">
      <w:pPr>
        <w:rPr>
          <w:b/>
        </w:rPr>
      </w:pPr>
      <w:r w:rsidRPr="00017045">
        <w:t>Сумма выбросов, т/год (3.2.4</w:t>
      </w:r>
      <w:proofErr w:type="gramStart"/>
      <w:r w:rsidRPr="00017045">
        <w:t>) ,</w:t>
      </w:r>
      <w:proofErr w:type="gramEnd"/>
      <w:r w:rsidRPr="00017045">
        <w:t xml:space="preserve"> </w:t>
      </w:r>
      <w:r w:rsidRPr="00017045">
        <w:rPr>
          <w:b/>
          <w:i/>
          <w:lang w:val="en-US"/>
        </w:rPr>
        <w:t>M</w:t>
      </w:r>
      <w:r w:rsidRPr="00017045">
        <w:rPr>
          <w:b/>
          <w:i/>
        </w:rPr>
        <w:t xml:space="preserve"> = </w:t>
      </w:r>
      <w:r w:rsidRPr="00017045">
        <w:rPr>
          <w:b/>
          <w:i/>
          <w:lang w:val="en-US"/>
        </w:rPr>
        <w:t>M</w:t>
      </w:r>
      <w:r w:rsidRPr="00017045">
        <w:rPr>
          <w:b/>
          <w:i/>
        </w:rPr>
        <w:t xml:space="preserve"> + </w:t>
      </w:r>
      <w:r w:rsidRPr="00017045">
        <w:rPr>
          <w:b/>
          <w:i/>
          <w:lang w:val="en-US"/>
        </w:rPr>
        <w:t>MC</w:t>
      </w:r>
      <w:r w:rsidRPr="00017045">
        <w:rPr>
          <w:b/>
          <w:i/>
        </w:rPr>
        <w:t xml:space="preserve"> = </w:t>
      </w:r>
      <w:r w:rsidRPr="00017045">
        <w:rPr>
          <w:b/>
        </w:rPr>
        <w:t>0 + 0.02304 = 0.02304</w:t>
      </w:r>
    </w:p>
    <w:p w14:paraId="28D77974" w14:textId="77777777" w:rsidR="00D35783" w:rsidRPr="00017045" w:rsidRDefault="00D35783" w:rsidP="00D35783">
      <w:pPr>
        <w:rPr>
          <w:b/>
        </w:rPr>
      </w:pPr>
    </w:p>
    <w:p w14:paraId="6D5B1FE5" w14:textId="77777777" w:rsidR="00D35783" w:rsidRPr="00017045" w:rsidRDefault="00D35783" w:rsidP="00D35783">
      <w:pPr>
        <w:rPr>
          <w:lang w:val="en-US"/>
        </w:rPr>
      </w:pPr>
      <w:proofErr w:type="spellStart"/>
      <w:r w:rsidRPr="00017045">
        <w:rPr>
          <w:lang w:val="en-US"/>
        </w:rPr>
        <w:t>Итоговая</w:t>
      </w:r>
      <w:proofErr w:type="spellEnd"/>
      <w:r w:rsidRPr="00017045">
        <w:rPr>
          <w:lang w:val="en-US"/>
        </w:rPr>
        <w:t xml:space="preserve"> </w:t>
      </w:r>
      <w:proofErr w:type="spellStart"/>
      <w:r w:rsidRPr="00017045">
        <w:rPr>
          <w:lang w:val="en-US"/>
        </w:rPr>
        <w:t>таблица</w:t>
      </w:r>
      <w:proofErr w:type="spellEnd"/>
      <w:r w:rsidRPr="00017045">
        <w:rPr>
          <w:lang w:val="en-US"/>
        </w:rPr>
        <w:t>:</w:t>
      </w:r>
    </w:p>
    <w:tbl>
      <w:tblPr>
        <w:tblStyle w:val="a7"/>
        <w:tblW w:w="4998" w:type="pct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8"/>
        <w:gridCol w:w="5032"/>
        <w:gridCol w:w="1580"/>
        <w:gridCol w:w="2010"/>
      </w:tblGrid>
      <w:tr w:rsidR="00D35783" w:rsidRPr="00017045" w14:paraId="23DFAB1D" w14:textId="77777777" w:rsidTr="00FA4D9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C57" w14:textId="77777777" w:rsidR="00D35783" w:rsidRPr="00017045" w:rsidRDefault="00D35783" w:rsidP="00DD6377">
            <w:pPr>
              <w:widowControl/>
              <w:jc w:val="left"/>
              <w:rPr>
                <w:b/>
                <w:i/>
                <w:lang w:val="en-US"/>
              </w:rPr>
            </w:pPr>
            <w:proofErr w:type="spellStart"/>
            <w:r w:rsidRPr="00017045">
              <w:rPr>
                <w:b/>
                <w:i/>
                <w:lang w:val="en-US"/>
              </w:rPr>
              <w:t>Код</w:t>
            </w:r>
            <w:proofErr w:type="spellEnd"/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0207" w14:textId="77777777" w:rsidR="00D35783" w:rsidRPr="00017045" w:rsidRDefault="00D35783" w:rsidP="00DD6377">
            <w:pPr>
              <w:widowControl/>
              <w:jc w:val="left"/>
              <w:rPr>
                <w:b/>
                <w:i/>
                <w:lang w:val="en-US"/>
              </w:rPr>
            </w:pPr>
            <w:proofErr w:type="spellStart"/>
            <w:r w:rsidRPr="00017045">
              <w:rPr>
                <w:b/>
                <w:i/>
                <w:lang w:val="en-US"/>
              </w:rPr>
              <w:t>Примесь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A03" w14:textId="77777777" w:rsidR="00D35783" w:rsidRPr="00017045" w:rsidRDefault="00D35783" w:rsidP="00DD6377">
            <w:pPr>
              <w:widowControl/>
              <w:jc w:val="left"/>
              <w:rPr>
                <w:b/>
                <w:i/>
                <w:lang w:val="en-US"/>
              </w:rPr>
            </w:pPr>
            <w:proofErr w:type="spellStart"/>
            <w:r w:rsidRPr="00017045">
              <w:rPr>
                <w:b/>
                <w:i/>
                <w:lang w:val="en-US"/>
              </w:rPr>
              <w:t>Выброс</w:t>
            </w:r>
            <w:proofErr w:type="spellEnd"/>
            <w:r w:rsidRPr="00017045">
              <w:rPr>
                <w:b/>
                <w:i/>
                <w:lang w:val="en-US"/>
              </w:rPr>
              <w:t xml:space="preserve"> г/с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C44" w14:textId="77777777" w:rsidR="00D35783" w:rsidRPr="00017045" w:rsidRDefault="00D35783" w:rsidP="00DD6377">
            <w:pPr>
              <w:widowControl/>
              <w:jc w:val="left"/>
              <w:rPr>
                <w:b/>
                <w:i/>
                <w:lang w:val="en-US"/>
              </w:rPr>
            </w:pPr>
            <w:proofErr w:type="spellStart"/>
            <w:r w:rsidRPr="00017045">
              <w:rPr>
                <w:b/>
                <w:i/>
                <w:lang w:val="en-US"/>
              </w:rPr>
              <w:t>Выброс</w:t>
            </w:r>
            <w:proofErr w:type="spellEnd"/>
            <w:r w:rsidRPr="00017045">
              <w:rPr>
                <w:b/>
                <w:i/>
                <w:lang w:val="en-US"/>
              </w:rPr>
              <w:t xml:space="preserve"> т/</w:t>
            </w:r>
            <w:proofErr w:type="spellStart"/>
            <w:r w:rsidRPr="00017045">
              <w:rPr>
                <w:b/>
                <w:i/>
                <w:lang w:val="en-US"/>
              </w:rPr>
              <w:t>год</w:t>
            </w:r>
            <w:proofErr w:type="spellEnd"/>
          </w:p>
        </w:tc>
      </w:tr>
      <w:tr w:rsidR="00FA4D94" w:rsidRPr="00017045" w14:paraId="5DAFD291" w14:textId="77777777" w:rsidTr="00FA4D9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7FCF" w14:textId="0F61FC63" w:rsidR="00FA4D94" w:rsidRPr="00017045" w:rsidRDefault="00FA4D94" w:rsidP="00DD6377">
            <w:pPr>
              <w:rPr>
                <w:lang w:val="ru-RU"/>
              </w:rPr>
            </w:pPr>
            <w:r w:rsidRPr="00017045">
              <w:rPr>
                <w:lang w:val="ru-RU"/>
              </w:rPr>
              <w:t>0150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6C3" w14:textId="0575E76B" w:rsidR="00FA4D94" w:rsidRPr="00017045" w:rsidRDefault="00FA4D94" w:rsidP="00DD6377">
            <w:r w:rsidRPr="00017045">
              <w:t>Натрий гидроксид (Натр едкий, Сода каустическая)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328" w14:textId="32AB8905" w:rsidR="00FA4D94" w:rsidRPr="00017045" w:rsidRDefault="00FA4D94" w:rsidP="00DD6377">
            <w:pPr>
              <w:rPr>
                <w:lang w:val="ru-RU"/>
              </w:rPr>
            </w:pPr>
            <w:r w:rsidRPr="00017045">
              <w:rPr>
                <w:lang w:val="ru-RU"/>
              </w:rPr>
              <w:t>0.00667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7D7" w14:textId="43419BAB" w:rsidR="00FA4D94" w:rsidRPr="00017045" w:rsidRDefault="00FA4D94" w:rsidP="00DD6377">
            <w:pPr>
              <w:rPr>
                <w:lang w:val="ru-RU"/>
              </w:rPr>
            </w:pPr>
            <w:r w:rsidRPr="00017045">
              <w:rPr>
                <w:lang w:val="ru-RU"/>
              </w:rPr>
              <w:t>0.0072</w:t>
            </w:r>
          </w:p>
        </w:tc>
      </w:tr>
      <w:tr w:rsidR="00D35783" w:rsidRPr="00017045" w14:paraId="0F8F28FC" w14:textId="77777777" w:rsidTr="00FA4D9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C47" w14:textId="77777777" w:rsidR="00D35783" w:rsidRPr="00017045" w:rsidRDefault="00D35783" w:rsidP="00DD6377">
            <w:pPr>
              <w:widowControl/>
              <w:jc w:val="left"/>
              <w:rPr>
                <w:lang w:val="en-US"/>
              </w:rPr>
            </w:pPr>
            <w:r w:rsidRPr="00017045">
              <w:rPr>
                <w:lang w:val="en-US"/>
              </w:rPr>
              <w:t>2908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A57" w14:textId="77777777" w:rsidR="00D35783" w:rsidRPr="00017045" w:rsidRDefault="00D35783" w:rsidP="00DD6377">
            <w:pPr>
              <w:widowControl/>
            </w:pPr>
            <w:r w:rsidRPr="00017045">
              <w:t xml:space="preserve">Пыль неорганическая: </w:t>
            </w:r>
            <w:proofErr w:type="gramStart"/>
            <w:r w:rsidRPr="00017045">
              <w:t>70-20</w:t>
            </w:r>
            <w:proofErr w:type="gramEnd"/>
            <w:r w:rsidRPr="00017045">
              <w:t>% двуокиси кремния (шамот, цемент, пыль цементного производства - глина, глинистый сланец, доменный шлак, песок, клинкер, зола, кремнезем и др.)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0AF" w14:textId="1F7DADE8" w:rsidR="00D35783" w:rsidRPr="00017045" w:rsidRDefault="00D35783" w:rsidP="00DD6377">
            <w:pPr>
              <w:widowControl/>
              <w:jc w:val="left"/>
              <w:rPr>
                <w:lang w:val="ru-RU"/>
              </w:rPr>
            </w:pPr>
            <w:r w:rsidRPr="00017045">
              <w:rPr>
                <w:lang w:val="en-US"/>
              </w:rPr>
              <w:t>0.</w:t>
            </w:r>
            <w:r w:rsidR="00FA4D94" w:rsidRPr="00017045">
              <w:rPr>
                <w:lang w:val="ru-RU"/>
              </w:rPr>
              <w:t>03333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84B1" w14:textId="43F4C02F" w:rsidR="00D35783" w:rsidRPr="00017045" w:rsidRDefault="00D35783" w:rsidP="00DD6377">
            <w:pPr>
              <w:widowControl/>
              <w:jc w:val="left"/>
              <w:rPr>
                <w:lang w:val="ru-RU"/>
              </w:rPr>
            </w:pPr>
            <w:r w:rsidRPr="00017045">
              <w:rPr>
                <w:lang w:val="en-US"/>
              </w:rPr>
              <w:t>0.0</w:t>
            </w:r>
            <w:r w:rsidR="00FA4D94" w:rsidRPr="00017045">
              <w:rPr>
                <w:lang w:val="ru-RU"/>
              </w:rPr>
              <w:t>2304</w:t>
            </w:r>
          </w:p>
        </w:tc>
      </w:tr>
    </w:tbl>
    <w:p w14:paraId="642B6857" w14:textId="77777777" w:rsidR="00D35783" w:rsidRDefault="00D35783" w:rsidP="00D35783">
      <w:pPr>
        <w:rPr>
          <w:color w:val="000000"/>
        </w:rPr>
      </w:pPr>
    </w:p>
    <w:p w14:paraId="1434BEA2" w14:textId="77777777" w:rsidR="00B736DB" w:rsidRPr="00017045" w:rsidRDefault="00B736DB" w:rsidP="00D35783">
      <w:pPr>
        <w:rPr>
          <w:color w:val="000000"/>
        </w:rPr>
      </w:pPr>
    </w:p>
    <w:sectPr w:rsidR="00B736DB" w:rsidRPr="00017045" w:rsidSect="00B11C28">
      <w:headerReference w:type="default" r:id="rId7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DAED3" w14:textId="77777777" w:rsidR="004D4460" w:rsidRDefault="004D4460" w:rsidP="00B11C28">
      <w:r>
        <w:separator/>
      </w:r>
    </w:p>
  </w:endnote>
  <w:endnote w:type="continuationSeparator" w:id="0">
    <w:p w14:paraId="50D05CB8" w14:textId="77777777" w:rsidR="004D4460" w:rsidRDefault="004D4460" w:rsidP="00B1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2F87C" w14:textId="77777777" w:rsidR="004D4460" w:rsidRDefault="004D4460" w:rsidP="00B11C28">
      <w:r>
        <w:separator/>
      </w:r>
    </w:p>
  </w:footnote>
  <w:footnote w:type="continuationSeparator" w:id="0">
    <w:p w14:paraId="2BD275B6" w14:textId="77777777" w:rsidR="004D4460" w:rsidRDefault="004D4460" w:rsidP="00B11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2553" w14:textId="61F6C8D6" w:rsidR="001A5614" w:rsidRPr="001A5614" w:rsidRDefault="001A5614" w:rsidP="001A5614">
    <w:pPr>
      <w:pStyle w:val="a3"/>
      <w:jc w:val="center"/>
      <w:rPr>
        <w:b/>
        <w:bCs/>
        <w:sz w:val="22"/>
        <w:szCs w:val="22"/>
      </w:rPr>
    </w:pPr>
    <w:r w:rsidRPr="001A5614">
      <w:rPr>
        <w:b/>
        <w:bCs/>
        <w:sz w:val="22"/>
        <w:szCs w:val="22"/>
      </w:rPr>
      <w:t xml:space="preserve">Расчет валовых выбросов на период эксплуатации </w:t>
    </w:r>
    <w:r w:rsidRPr="001A5614">
      <w:rPr>
        <w:b/>
        <w:bCs/>
        <w:sz w:val="22"/>
        <w:szCs w:val="22"/>
      </w:rPr>
      <w:t>цеха с перепланировкой</w:t>
    </w:r>
  </w:p>
  <w:p w14:paraId="0FDDF821" w14:textId="13BE5E85" w:rsidR="001A5614" w:rsidRPr="001A5614" w:rsidRDefault="001A5614" w:rsidP="001A5614">
    <w:pPr>
      <w:pStyle w:val="a3"/>
      <w:jc w:val="center"/>
      <w:rPr>
        <w:b/>
        <w:bCs/>
        <w:sz w:val="22"/>
        <w:szCs w:val="22"/>
      </w:rPr>
    </w:pPr>
    <w:r w:rsidRPr="001A5614">
      <w:rPr>
        <w:b/>
        <w:bCs/>
        <w:sz w:val="22"/>
        <w:szCs w:val="22"/>
      </w:rPr>
      <w:t xml:space="preserve">по адресу: г. Актобе, р-н Астана, кв-л Промзона, </w:t>
    </w:r>
    <w:proofErr w:type="spellStart"/>
    <w:r w:rsidRPr="001A5614">
      <w:rPr>
        <w:b/>
        <w:bCs/>
        <w:sz w:val="22"/>
        <w:szCs w:val="22"/>
      </w:rPr>
      <w:t>ст</w:t>
    </w:r>
    <w:proofErr w:type="spellEnd"/>
    <w:r w:rsidRPr="001A5614">
      <w:rPr>
        <w:b/>
        <w:bCs/>
        <w:sz w:val="22"/>
        <w:szCs w:val="22"/>
      </w:rPr>
      <w:t>-е 679/10</w:t>
    </w:r>
  </w:p>
  <w:p w14:paraId="5980A61B" w14:textId="77777777" w:rsidR="00B11C28" w:rsidRPr="001A5614" w:rsidRDefault="00B11C28" w:rsidP="001A5614">
    <w:pPr>
      <w:pStyle w:val="a3"/>
      <w:jc w:val="center"/>
      <w:rPr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F491A"/>
    <w:multiLevelType w:val="multilevel"/>
    <w:tmpl w:val="7DC4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684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C28"/>
    <w:rsid w:val="00017045"/>
    <w:rsid w:val="00042B24"/>
    <w:rsid w:val="000B7441"/>
    <w:rsid w:val="00190977"/>
    <w:rsid w:val="001A5614"/>
    <w:rsid w:val="001B1687"/>
    <w:rsid w:val="001E228A"/>
    <w:rsid w:val="00266FFD"/>
    <w:rsid w:val="00274011"/>
    <w:rsid w:val="00331475"/>
    <w:rsid w:val="003468C5"/>
    <w:rsid w:val="0037672A"/>
    <w:rsid w:val="003E65B1"/>
    <w:rsid w:val="004009BF"/>
    <w:rsid w:val="004D4460"/>
    <w:rsid w:val="00546DF7"/>
    <w:rsid w:val="005F6F8D"/>
    <w:rsid w:val="00636F93"/>
    <w:rsid w:val="006E5EC5"/>
    <w:rsid w:val="007064A0"/>
    <w:rsid w:val="00766336"/>
    <w:rsid w:val="007F31E5"/>
    <w:rsid w:val="0083564C"/>
    <w:rsid w:val="008A1864"/>
    <w:rsid w:val="008F410F"/>
    <w:rsid w:val="00951043"/>
    <w:rsid w:val="009A45BD"/>
    <w:rsid w:val="00A227AD"/>
    <w:rsid w:val="00B11C28"/>
    <w:rsid w:val="00B736DB"/>
    <w:rsid w:val="00C03BFC"/>
    <w:rsid w:val="00C65767"/>
    <w:rsid w:val="00CA65D3"/>
    <w:rsid w:val="00D35783"/>
    <w:rsid w:val="00DC38FB"/>
    <w:rsid w:val="00DD6377"/>
    <w:rsid w:val="00E20B18"/>
    <w:rsid w:val="00EC4871"/>
    <w:rsid w:val="00ED74F1"/>
    <w:rsid w:val="00FA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0A0DE"/>
  <w15:docId w15:val="{6508C5CB-0EA6-4B65-85BA-63DBAD44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C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1C28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11C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1C28"/>
    <w:rPr>
      <w:sz w:val="24"/>
      <w:szCs w:val="24"/>
    </w:rPr>
  </w:style>
  <w:style w:type="table" w:styleId="a7">
    <w:name w:val="Table Grid"/>
    <w:basedOn w:val="a1"/>
    <w:rsid w:val="00D35783"/>
    <w:pPr>
      <w:widowControl w:val="0"/>
      <w:jc w:val="both"/>
    </w:pPr>
    <w:rPr>
      <w:lang w:val="ru-KZ" w:eastAsia="ru-K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1qcye">
    <w:name w:val="z1qcye"/>
    <w:basedOn w:val="a"/>
    <w:rsid w:val="0083564C"/>
    <w:pPr>
      <w:spacing w:before="100" w:beforeAutospacing="1" w:after="100" w:afterAutospacing="1"/>
    </w:pPr>
    <w:rPr>
      <w:lang w:val="ru-KZ" w:eastAsia="ru-KZ"/>
    </w:rPr>
  </w:style>
  <w:style w:type="character" w:customStyle="1" w:styleId="t286pc">
    <w:name w:val="t286pc"/>
    <w:basedOn w:val="a0"/>
    <w:rsid w:val="0083564C"/>
  </w:style>
  <w:style w:type="character" w:styleId="a8">
    <w:name w:val="Strong"/>
    <w:basedOn w:val="a0"/>
    <w:uiPriority w:val="22"/>
    <w:qFormat/>
    <w:rsid w:val="008356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8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3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GT12P89J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GT12P89J.dot</Template>
  <TotalTime>244</TotalTime>
  <Pages>5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2026-05-15T13:03:00Z</dcterms:created>
  <dcterms:modified xsi:type="dcterms:W3CDTF">2026-07-14T18:38:00Z</dcterms:modified>
</cp:coreProperties>
</file>